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C20" w:rsidRPr="00B04636" w:rsidRDefault="00815C20" w:rsidP="00955BE3">
      <w:pPr>
        <w:pStyle w:val="Heading1"/>
        <w:jc w:val="both"/>
        <w:rPr>
          <w:sz w:val="28"/>
          <w:szCs w:val="28"/>
          <w:u w:val="single"/>
          <w:lang w:val="bg-BG"/>
        </w:rPr>
      </w:pPr>
      <w:r w:rsidRPr="00641780">
        <w:rPr>
          <w:sz w:val="28"/>
          <w:szCs w:val="28"/>
        </w:rPr>
        <w:tab/>
      </w:r>
      <w:r w:rsidRPr="00641780">
        <w:rPr>
          <w:sz w:val="28"/>
          <w:szCs w:val="28"/>
        </w:rPr>
        <w:tab/>
      </w:r>
      <w:r w:rsidRPr="00641780">
        <w:rPr>
          <w:sz w:val="28"/>
          <w:szCs w:val="28"/>
        </w:rPr>
        <w:tab/>
      </w:r>
      <w:r w:rsidRPr="00641780">
        <w:rPr>
          <w:sz w:val="28"/>
          <w:szCs w:val="28"/>
        </w:rPr>
        <w:tab/>
      </w:r>
      <w:r w:rsidRPr="00641780">
        <w:rPr>
          <w:sz w:val="28"/>
          <w:szCs w:val="28"/>
        </w:rPr>
        <w:tab/>
      </w:r>
      <w:r w:rsidRPr="00641780">
        <w:rPr>
          <w:sz w:val="28"/>
          <w:szCs w:val="28"/>
        </w:rPr>
        <w:tab/>
      </w:r>
      <w:r w:rsidRPr="00641780">
        <w:rPr>
          <w:sz w:val="28"/>
          <w:szCs w:val="28"/>
        </w:rPr>
        <w:tab/>
      </w:r>
      <w:r w:rsidRPr="00641780">
        <w:rPr>
          <w:sz w:val="28"/>
          <w:szCs w:val="28"/>
        </w:rPr>
        <w:tab/>
      </w:r>
      <w:r w:rsidRPr="00641780">
        <w:rPr>
          <w:sz w:val="28"/>
          <w:szCs w:val="28"/>
        </w:rPr>
        <w:tab/>
      </w:r>
      <w:r w:rsidRPr="00641780">
        <w:rPr>
          <w:sz w:val="28"/>
          <w:szCs w:val="28"/>
        </w:rPr>
        <w:tab/>
      </w:r>
    </w:p>
    <w:p w:rsidR="00815C20" w:rsidRPr="00E4236C" w:rsidRDefault="00815C20" w:rsidP="00955BE3">
      <w:pPr>
        <w:jc w:val="both"/>
        <w:rPr>
          <w:sz w:val="28"/>
          <w:szCs w:val="28"/>
          <w:lang w:val="bg-BG"/>
        </w:rPr>
      </w:pPr>
    </w:p>
    <w:p w:rsidR="00815C20" w:rsidRPr="00E4236C" w:rsidRDefault="00815C20" w:rsidP="00955BE3">
      <w:pPr>
        <w:pStyle w:val="Heading1"/>
        <w:jc w:val="both"/>
        <w:rPr>
          <w:sz w:val="28"/>
          <w:szCs w:val="28"/>
          <w:lang w:val="bg-BG"/>
        </w:rPr>
      </w:pPr>
    </w:p>
    <w:p w:rsidR="00815C20" w:rsidRPr="00E4236C" w:rsidRDefault="00815C20" w:rsidP="00955BE3">
      <w:pPr>
        <w:pStyle w:val="Heading1"/>
        <w:jc w:val="both"/>
        <w:rPr>
          <w:sz w:val="28"/>
          <w:szCs w:val="28"/>
          <w:lang w:val="bg-BG"/>
        </w:rPr>
      </w:pPr>
    </w:p>
    <w:p w:rsidR="00815C20" w:rsidRPr="00E4236C" w:rsidRDefault="00815C20" w:rsidP="00955BE3">
      <w:pPr>
        <w:pStyle w:val="Heading1"/>
        <w:jc w:val="both"/>
        <w:rPr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sz w:val="28"/>
          <w:szCs w:val="28"/>
          <w:lang w:val="bg-BG"/>
        </w:rPr>
      </w:pPr>
    </w:p>
    <w:p w:rsidR="00815C20" w:rsidRPr="00E4236C" w:rsidRDefault="00815C20" w:rsidP="00955BE3">
      <w:pPr>
        <w:pStyle w:val="Heading1"/>
        <w:jc w:val="both"/>
        <w:rPr>
          <w:sz w:val="28"/>
          <w:szCs w:val="28"/>
          <w:lang w:val="bg-BG"/>
        </w:rPr>
      </w:pPr>
    </w:p>
    <w:p w:rsidR="00815C20" w:rsidRPr="00D205A0" w:rsidRDefault="00815C20" w:rsidP="004229ED">
      <w:pPr>
        <w:pStyle w:val="Heading1"/>
        <w:rPr>
          <w:lang w:val="bg-BG"/>
        </w:rPr>
      </w:pPr>
      <w:r w:rsidRPr="00D205A0">
        <w:rPr>
          <w:lang w:val="bg-BG"/>
        </w:rPr>
        <w:t>РЕПУБЛИКА БЪЛГАРИЯ</w:t>
      </w: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pStyle w:val="Heading2"/>
        <w:jc w:val="both"/>
        <w:rPr>
          <w:lang w:val="bg-BG"/>
        </w:rPr>
      </w:pPr>
    </w:p>
    <w:p w:rsidR="00815C20" w:rsidRPr="00E4236C" w:rsidRDefault="00815C20" w:rsidP="00955BE3">
      <w:pPr>
        <w:pStyle w:val="Heading2"/>
        <w:jc w:val="both"/>
        <w:rPr>
          <w:lang w:val="bg-BG"/>
        </w:rPr>
      </w:pPr>
    </w:p>
    <w:p w:rsidR="00815C20" w:rsidRPr="00E4236C" w:rsidRDefault="00815C20" w:rsidP="00955BE3">
      <w:pPr>
        <w:pStyle w:val="Heading2"/>
        <w:jc w:val="both"/>
        <w:rPr>
          <w:lang w:val="bg-BG"/>
        </w:rPr>
      </w:pPr>
    </w:p>
    <w:p w:rsidR="00815C20" w:rsidRDefault="00815C20" w:rsidP="00E264EC">
      <w:pPr>
        <w:rPr>
          <w:sz w:val="28"/>
          <w:szCs w:val="28"/>
          <w:lang w:val="bg-BG"/>
        </w:rPr>
      </w:pPr>
    </w:p>
    <w:p w:rsidR="00815C20" w:rsidRPr="00E4236C" w:rsidRDefault="00815C20" w:rsidP="00E264EC">
      <w:pPr>
        <w:rPr>
          <w:sz w:val="28"/>
          <w:szCs w:val="28"/>
          <w:lang w:val="bg-BG"/>
        </w:rPr>
      </w:pPr>
    </w:p>
    <w:p w:rsidR="00815C20" w:rsidRPr="00E4236C" w:rsidRDefault="00815C20" w:rsidP="00955BE3">
      <w:pPr>
        <w:pStyle w:val="Heading2"/>
        <w:jc w:val="both"/>
        <w:rPr>
          <w:lang w:val="bg-BG"/>
        </w:rPr>
      </w:pPr>
    </w:p>
    <w:p w:rsidR="00815C20" w:rsidRPr="00D205A0" w:rsidRDefault="00815C20" w:rsidP="004229ED">
      <w:pPr>
        <w:pStyle w:val="Heading2"/>
        <w:spacing w:line="360" w:lineRule="auto"/>
        <w:rPr>
          <w:sz w:val="32"/>
          <w:szCs w:val="32"/>
          <w:lang w:val="bg-BG"/>
        </w:rPr>
      </w:pPr>
      <w:r w:rsidRPr="00D205A0">
        <w:rPr>
          <w:sz w:val="32"/>
          <w:szCs w:val="32"/>
          <w:lang w:val="bg-BG"/>
        </w:rPr>
        <w:t xml:space="preserve">НАЦИОНАЛНА  СТРАТЕГИЯ  </w:t>
      </w:r>
      <w:r w:rsidRPr="00D205A0">
        <w:rPr>
          <w:sz w:val="32"/>
          <w:szCs w:val="32"/>
          <w:lang w:val="ru-RU"/>
        </w:rPr>
        <w:t>ЗА</w:t>
      </w:r>
      <w:r>
        <w:rPr>
          <w:sz w:val="32"/>
          <w:szCs w:val="32"/>
          <w:lang w:val="ru-RU"/>
        </w:rPr>
        <w:t xml:space="preserve"> </w:t>
      </w:r>
      <w:r w:rsidRPr="00D205A0">
        <w:rPr>
          <w:sz w:val="32"/>
          <w:szCs w:val="32"/>
          <w:lang w:val="ru-RU"/>
        </w:rPr>
        <w:t>БОРБА</w:t>
      </w:r>
    </w:p>
    <w:p w:rsidR="00815C20" w:rsidRPr="00D205A0" w:rsidRDefault="00815C20" w:rsidP="00E264EC">
      <w:pPr>
        <w:pStyle w:val="Heading2"/>
        <w:spacing w:line="360" w:lineRule="auto"/>
        <w:ind w:left="1080" w:hanging="1080"/>
        <w:rPr>
          <w:sz w:val="32"/>
          <w:szCs w:val="32"/>
          <w:lang w:val="bg-BG"/>
        </w:rPr>
      </w:pPr>
      <w:r w:rsidRPr="00D205A0">
        <w:rPr>
          <w:sz w:val="32"/>
          <w:szCs w:val="32"/>
          <w:lang w:val="bg-BG"/>
        </w:rPr>
        <w:t>С  НАРКОТИЦИТЕ</w:t>
      </w:r>
    </w:p>
    <w:p w:rsidR="00815C20" w:rsidRPr="00E4236C" w:rsidRDefault="00815C20" w:rsidP="00E264EC">
      <w:pPr>
        <w:ind w:left="1080" w:hanging="1080"/>
        <w:jc w:val="center"/>
        <w:rPr>
          <w:b/>
          <w:sz w:val="28"/>
          <w:szCs w:val="28"/>
          <w:lang w:val="bg-BG"/>
        </w:rPr>
      </w:pPr>
    </w:p>
    <w:p w:rsidR="00815C20" w:rsidRPr="00D205A0" w:rsidRDefault="00815C20" w:rsidP="00E264EC">
      <w:pPr>
        <w:ind w:left="1080" w:hanging="1080"/>
        <w:rPr>
          <w:b/>
          <w:sz w:val="32"/>
          <w:szCs w:val="32"/>
          <w:lang w:val="bg-BG"/>
        </w:rPr>
      </w:pPr>
      <w:r w:rsidRPr="00E4236C">
        <w:rPr>
          <w:b/>
          <w:sz w:val="28"/>
          <w:szCs w:val="28"/>
          <w:lang w:val="bg-BG"/>
        </w:rPr>
        <w:tab/>
      </w:r>
      <w:r w:rsidRPr="00E4236C">
        <w:rPr>
          <w:b/>
          <w:sz w:val="28"/>
          <w:szCs w:val="28"/>
          <w:lang w:val="bg-BG"/>
        </w:rPr>
        <w:tab/>
      </w:r>
      <w:r w:rsidRPr="00E4236C">
        <w:rPr>
          <w:b/>
          <w:sz w:val="28"/>
          <w:szCs w:val="28"/>
          <w:lang w:val="bg-BG"/>
        </w:rPr>
        <w:tab/>
      </w:r>
      <w:r w:rsidRPr="00E4236C">
        <w:rPr>
          <w:b/>
          <w:sz w:val="28"/>
          <w:szCs w:val="28"/>
          <w:lang w:val="bg-BG"/>
        </w:rPr>
        <w:tab/>
      </w:r>
      <w:r w:rsidRPr="00E4236C">
        <w:rPr>
          <w:b/>
          <w:sz w:val="28"/>
          <w:szCs w:val="28"/>
          <w:lang w:val="bg-BG"/>
        </w:rPr>
        <w:tab/>
      </w:r>
      <w:r w:rsidRPr="00D205A0">
        <w:rPr>
          <w:b/>
          <w:sz w:val="32"/>
          <w:szCs w:val="32"/>
          <w:lang w:val="bg-BG"/>
        </w:rPr>
        <w:t>20</w:t>
      </w:r>
      <w:r>
        <w:rPr>
          <w:b/>
          <w:sz w:val="32"/>
          <w:szCs w:val="32"/>
          <w:lang w:val="bg-BG"/>
        </w:rPr>
        <w:t>14</w:t>
      </w:r>
      <w:r>
        <w:rPr>
          <w:b/>
          <w:sz w:val="32"/>
          <w:szCs w:val="32"/>
          <w:lang w:val="en-US"/>
        </w:rPr>
        <w:t>-</w:t>
      </w:r>
      <w:r w:rsidRPr="00D205A0">
        <w:rPr>
          <w:b/>
          <w:sz w:val="32"/>
          <w:szCs w:val="32"/>
          <w:lang w:val="bg-BG"/>
        </w:rPr>
        <w:t>20</w:t>
      </w:r>
      <w:r>
        <w:rPr>
          <w:b/>
          <w:sz w:val="32"/>
          <w:szCs w:val="32"/>
          <w:lang w:val="bg-BG"/>
        </w:rPr>
        <w:t>18</w:t>
      </w:r>
      <w:r w:rsidRPr="00D205A0">
        <w:rPr>
          <w:b/>
          <w:sz w:val="32"/>
          <w:szCs w:val="32"/>
          <w:lang w:val="bg-BG"/>
        </w:rPr>
        <w:t xml:space="preserve"> г. </w:t>
      </w:r>
    </w:p>
    <w:p w:rsidR="00815C20" w:rsidRPr="00E4236C" w:rsidRDefault="00815C20" w:rsidP="00E264EC">
      <w:pPr>
        <w:ind w:left="1080" w:hanging="1080"/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955BE3">
      <w:pPr>
        <w:jc w:val="both"/>
        <w:rPr>
          <w:b/>
          <w:sz w:val="28"/>
          <w:szCs w:val="28"/>
          <w:lang w:val="bg-BG"/>
        </w:rPr>
      </w:pPr>
    </w:p>
    <w:p w:rsidR="00815C20" w:rsidRPr="00C24854" w:rsidRDefault="00815C20" w:rsidP="00C24854">
      <w:pPr>
        <w:pStyle w:val="Heading5"/>
        <w:ind w:firstLine="360"/>
        <w:jc w:val="both"/>
        <w:rPr>
          <w:rFonts w:ascii="Times New Roman" w:hAnsi="Times New Roman"/>
          <w:color w:val="000000"/>
          <w:sz w:val="28"/>
          <w:szCs w:val="28"/>
          <w:lang w:val="bg-BG"/>
        </w:rPr>
      </w:pPr>
      <w:r w:rsidRPr="00C24854">
        <w:rPr>
          <w:rFonts w:ascii="Times New Roman" w:hAnsi="Times New Roman"/>
          <w:color w:val="000000"/>
          <w:sz w:val="28"/>
          <w:szCs w:val="28"/>
          <w:lang w:val="bg-BG"/>
        </w:rPr>
        <w:t>СЪДЪРЖАНИЕ</w:t>
      </w:r>
    </w:p>
    <w:p w:rsidR="00815C20" w:rsidRPr="00C24854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ind w:left="360"/>
        <w:jc w:val="both"/>
        <w:rPr>
          <w:b/>
          <w:color w:val="000000"/>
          <w:sz w:val="28"/>
          <w:szCs w:val="28"/>
          <w:lang w:val="bg-BG"/>
        </w:rPr>
      </w:pPr>
      <w:r w:rsidRPr="00C24854">
        <w:rPr>
          <w:b/>
          <w:color w:val="000000"/>
          <w:sz w:val="28"/>
          <w:szCs w:val="28"/>
          <w:lang w:val="bg-BG"/>
        </w:rPr>
        <w:t>ВЪВЕДЕНИЕ</w:t>
      </w:r>
    </w:p>
    <w:p w:rsidR="00815C20" w:rsidRPr="00C24854" w:rsidRDefault="00815C20" w:rsidP="00C24854">
      <w:pPr>
        <w:jc w:val="both"/>
        <w:rPr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ind w:left="360"/>
        <w:jc w:val="both"/>
        <w:rPr>
          <w:b/>
          <w:color w:val="000000"/>
          <w:sz w:val="28"/>
          <w:szCs w:val="28"/>
          <w:lang w:val="bg-BG"/>
        </w:rPr>
      </w:pPr>
      <w:r w:rsidRPr="00C24854">
        <w:rPr>
          <w:b/>
          <w:color w:val="000000"/>
          <w:sz w:val="28"/>
          <w:szCs w:val="28"/>
          <w:lang w:val="bg-BG"/>
        </w:rPr>
        <w:t xml:space="preserve">ЧАСТ І. </w:t>
      </w:r>
      <w:r w:rsidRPr="00C24854">
        <w:rPr>
          <w:b/>
          <w:i/>
          <w:color w:val="000000"/>
          <w:sz w:val="28"/>
          <w:szCs w:val="28"/>
          <w:lang w:val="bg-BG"/>
        </w:rPr>
        <w:t>АНАЛИЗ НА СИТУАЦИЯТА</w:t>
      </w:r>
    </w:p>
    <w:p w:rsidR="00815C20" w:rsidRDefault="00815C20" w:rsidP="00C24854">
      <w:pPr>
        <w:ind w:left="360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1.</w:t>
      </w:r>
      <w:r>
        <w:rPr>
          <w:color w:val="000000"/>
          <w:sz w:val="28"/>
          <w:szCs w:val="28"/>
          <w:lang w:val="en-US"/>
        </w:rPr>
        <w:t xml:space="preserve"> </w:t>
      </w:r>
      <w:r w:rsidRPr="00C24854">
        <w:rPr>
          <w:color w:val="000000"/>
          <w:sz w:val="28"/>
          <w:szCs w:val="28"/>
          <w:lang w:val="bg-BG"/>
        </w:rPr>
        <w:t>Състояние</w:t>
      </w:r>
      <w:r>
        <w:rPr>
          <w:color w:val="000000"/>
          <w:sz w:val="28"/>
          <w:szCs w:val="28"/>
          <w:lang w:val="bg-BG"/>
        </w:rPr>
        <w:t xml:space="preserve"> </w:t>
      </w:r>
      <w:r w:rsidRPr="00C24854">
        <w:rPr>
          <w:color w:val="000000"/>
          <w:sz w:val="28"/>
          <w:szCs w:val="28"/>
          <w:lang w:val="bg-BG"/>
        </w:rPr>
        <w:t xml:space="preserve">и </w:t>
      </w:r>
      <w:r>
        <w:rPr>
          <w:color w:val="000000"/>
          <w:sz w:val="28"/>
          <w:szCs w:val="28"/>
          <w:lang w:val="bg-BG"/>
        </w:rPr>
        <w:t>тенденции</w:t>
      </w:r>
    </w:p>
    <w:p w:rsidR="00815C20" w:rsidRDefault="00815C20" w:rsidP="00C24854">
      <w:pPr>
        <w:ind w:left="360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1.1. </w:t>
      </w:r>
      <w:r w:rsidRPr="007948C7">
        <w:rPr>
          <w:color w:val="000000"/>
          <w:sz w:val="28"/>
          <w:szCs w:val="28"/>
          <w:lang w:val="bg-BG"/>
        </w:rPr>
        <w:t>В областта на употребата на наркотици</w:t>
      </w:r>
    </w:p>
    <w:p w:rsidR="00815C20" w:rsidRDefault="00815C20" w:rsidP="007948C7">
      <w:pPr>
        <w:ind w:left="360"/>
        <w:jc w:val="both"/>
        <w:rPr>
          <w:rFonts w:eastAsia="Batang"/>
          <w:color w:val="000000"/>
          <w:sz w:val="28"/>
          <w:szCs w:val="28"/>
          <w:lang w:val="ru-RU"/>
        </w:rPr>
      </w:pPr>
      <w:r w:rsidRPr="007948C7">
        <w:rPr>
          <w:rFonts w:eastAsia="Batang"/>
          <w:color w:val="000000"/>
          <w:sz w:val="28"/>
          <w:szCs w:val="28"/>
          <w:lang w:val="ru-RU"/>
        </w:rPr>
        <w:t>1.1.1. Употреба на наркотични вещества сред населението в страната</w:t>
      </w:r>
    </w:p>
    <w:p w:rsidR="00815C20" w:rsidRDefault="00815C20" w:rsidP="007948C7">
      <w:pPr>
        <w:ind w:left="360"/>
        <w:jc w:val="both"/>
        <w:rPr>
          <w:color w:val="000000"/>
          <w:spacing w:val="-2"/>
          <w:sz w:val="28"/>
          <w:szCs w:val="28"/>
          <w:lang w:val="bg-BG"/>
        </w:rPr>
      </w:pPr>
      <w:r w:rsidRPr="007948C7">
        <w:rPr>
          <w:rFonts w:eastAsia="Batang"/>
          <w:color w:val="000000"/>
          <w:sz w:val="28"/>
          <w:szCs w:val="28"/>
          <w:lang w:val="ru-RU"/>
        </w:rPr>
        <w:t>1.1.2.</w:t>
      </w:r>
      <w:r w:rsidRPr="007948C7">
        <w:rPr>
          <w:color w:val="000000"/>
          <w:spacing w:val="-2"/>
          <w:sz w:val="28"/>
          <w:szCs w:val="28"/>
          <w:lang w:val="bg-BG"/>
        </w:rPr>
        <w:t xml:space="preserve"> Употреба на нови психоактивни вещества</w:t>
      </w:r>
    </w:p>
    <w:p w:rsidR="00815C20" w:rsidRDefault="00815C20" w:rsidP="007948C7">
      <w:pPr>
        <w:ind w:left="360"/>
        <w:jc w:val="both"/>
        <w:rPr>
          <w:color w:val="000000"/>
          <w:sz w:val="28"/>
          <w:szCs w:val="28"/>
          <w:lang w:val="bg-BG"/>
        </w:rPr>
      </w:pPr>
      <w:r w:rsidRPr="007948C7">
        <w:rPr>
          <w:rFonts w:eastAsia="Batang"/>
          <w:color w:val="000000"/>
          <w:sz w:val="28"/>
          <w:szCs w:val="28"/>
          <w:lang w:val="ru-RU"/>
        </w:rPr>
        <w:t>1.1.3.</w:t>
      </w:r>
      <w:r w:rsidRPr="007948C7">
        <w:rPr>
          <w:rFonts w:eastAsia="Batang"/>
          <w:color w:val="000000"/>
          <w:sz w:val="28"/>
          <w:szCs w:val="28"/>
          <w:lang w:val="bg-BG"/>
        </w:rPr>
        <w:t xml:space="preserve"> </w:t>
      </w:r>
      <w:r w:rsidRPr="007948C7">
        <w:rPr>
          <w:color w:val="000000"/>
          <w:sz w:val="28"/>
          <w:szCs w:val="28"/>
          <w:lang w:val="bg-BG"/>
        </w:rPr>
        <w:t>Проблемна употреба на наркотици</w:t>
      </w:r>
    </w:p>
    <w:p w:rsidR="00815C20" w:rsidRPr="007948C7" w:rsidRDefault="00815C20" w:rsidP="007948C7">
      <w:pPr>
        <w:ind w:left="360"/>
        <w:jc w:val="both"/>
        <w:rPr>
          <w:color w:val="000000"/>
          <w:sz w:val="28"/>
          <w:szCs w:val="28"/>
          <w:lang w:val="ru-RU"/>
        </w:rPr>
      </w:pPr>
      <w:r w:rsidRPr="007948C7">
        <w:rPr>
          <w:rFonts w:eastAsia="Batang"/>
          <w:color w:val="000000"/>
          <w:sz w:val="28"/>
          <w:szCs w:val="28"/>
          <w:lang w:val="ru-RU"/>
        </w:rPr>
        <w:t>1.1.4.</w:t>
      </w:r>
      <w:r w:rsidRPr="007948C7">
        <w:rPr>
          <w:color w:val="000000"/>
          <w:sz w:val="28"/>
          <w:szCs w:val="28"/>
          <w:lang w:val="bg-BG"/>
        </w:rPr>
        <w:t xml:space="preserve"> Здравни последици от употребата на наркотици</w:t>
      </w:r>
    </w:p>
    <w:p w:rsidR="00815C20" w:rsidRPr="007948C7" w:rsidRDefault="00815C20" w:rsidP="00C24854">
      <w:pPr>
        <w:ind w:left="360"/>
        <w:jc w:val="both"/>
        <w:rPr>
          <w:color w:val="000000"/>
          <w:sz w:val="28"/>
          <w:szCs w:val="28"/>
          <w:lang w:val="bg-BG"/>
        </w:rPr>
      </w:pPr>
      <w:r w:rsidRPr="007948C7">
        <w:rPr>
          <w:color w:val="000000"/>
          <w:sz w:val="28"/>
          <w:szCs w:val="28"/>
          <w:lang w:val="bg-BG"/>
        </w:rPr>
        <w:t>1.2. В областта на незаконния трафик и разпространението на наркотици</w:t>
      </w:r>
    </w:p>
    <w:p w:rsidR="00815C20" w:rsidRPr="00C24854" w:rsidRDefault="00815C20" w:rsidP="007948C7">
      <w:pPr>
        <w:ind w:left="36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2.</w:t>
      </w:r>
      <w:r>
        <w:rPr>
          <w:color w:val="000000"/>
          <w:sz w:val="28"/>
          <w:szCs w:val="28"/>
          <w:lang w:val="en-US"/>
        </w:rPr>
        <w:t xml:space="preserve"> </w:t>
      </w:r>
      <w:r w:rsidRPr="00C24854">
        <w:rPr>
          <w:color w:val="000000"/>
          <w:sz w:val="28"/>
          <w:szCs w:val="28"/>
          <w:lang w:val="bg-BG"/>
        </w:rPr>
        <w:t>Анализ на дейността в областта на намаляване на търсенето на</w:t>
      </w:r>
      <w:r>
        <w:rPr>
          <w:color w:val="000000"/>
          <w:sz w:val="28"/>
          <w:szCs w:val="28"/>
          <w:lang w:val="bg-BG"/>
        </w:rPr>
        <w:t xml:space="preserve"> наркотици</w:t>
      </w:r>
    </w:p>
    <w:p w:rsidR="00815C20" w:rsidRPr="00C24854" w:rsidRDefault="00815C20" w:rsidP="00C24854">
      <w:pPr>
        <w:ind w:left="360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3.</w:t>
      </w:r>
      <w:r>
        <w:rPr>
          <w:color w:val="000000"/>
          <w:sz w:val="28"/>
          <w:szCs w:val="28"/>
          <w:lang w:val="en-US"/>
        </w:rPr>
        <w:t xml:space="preserve"> </w:t>
      </w:r>
      <w:r w:rsidRPr="00C24854">
        <w:rPr>
          <w:color w:val="000000"/>
          <w:sz w:val="28"/>
          <w:szCs w:val="28"/>
          <w:lang w:val="bg-BG"/>
        </w:rPr>
        <w:t>Анализ на</w:t>
      </w:r>
      <w:r>
        <w:rPr>
          <w:color w:val="000000"/>
          <w:sz w:val="28"/>
          <w:szCs w:val="28"/>
          <w:lang w:val="bg-BG"/>
        </w:rPr>
        <w:t xml:space="preserve"> </w:t>
      </w:r>
      <w:r w:rsidRPr="00C24854">
        <w:rPr>
          <w:color w:val="000000"/>
          <w:sz w:val="28"/>
          <w:szCs w:val="28"/>
          <w:lang w:val="bg-BG"/>
        </w:rPr>
        <w:t>дейността в областта</w:t>
      </w:r>
      <w:r>
        <w:rPr>
          <w:color w:val="000000"/>
          <w:sz w:val="28"/>
          <w:szCs w:val="28"/>
          <w:lang w:val="bg-BG"/>
        </w:rPr>
        <w:t xml:space="preserve"> </w:t>
      </w:r>
      <w:r w:rsidRPr="00C24854">
        <w:rPr>
          <w:color w:val="000000"/>
          <w:sz w:val="28"/>
          <w:szCs w:val="28"/>
          <w:lang w:val="bg-BG"/>
        </w:rPr>
        <w:t>на намал</w:t>
      </w:r>
      <w:r>
        <w:rPr>
          <w:color w:val="000000"/>
          <w:sz w:val="28"/>
          <w:szCs w:val="28"/>
          <w:lang w:val="bg-BG"/>
        </w:rPr>
        <w:t>яване предлагането на наркотици</w:t>
      </w:r>
    </w:p>
    <w:p w:rsidR="00815C20" w:rsidRPr="00C24854" w:rsidRDefault="00815C20" w:rsidP="00C24854">
      <w:pPr>
        <w:ind w:left="360"/>
        <w:jc w:val="both"/>
        <w:rPr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ind w:left="360"/>
        <w:jc w:val="both"/>
        <w:rPr>
          <w:color w:val="000000"/>
          <w:sz w:val="28"/>
          <w:szCs w:val="28"/>
          <w:lang w:val="ru-RU"/>
        </w:rPr>
      </w:pPr>
      <w:r w:rsidRPr="00C24854">
        <w:rPr>
          <w:b/>
          <w:color w:val="000000"/>
          <w:sz w:val="28"/>
          <w:szCs w:val="28"/>
          <w:lang w:val="bg-BG"/>
        </w:rPr>
        <w:t xml:space="preserve">ЧАСТ ІІ. </w:t>
      </w:r>
      <w:r w:rsidRPr="00C24854">
        <w:rPr>
          <w:b/>
          <w:i/>
          <w:color w:val="000000"/>
          <w:sz w:val="28"/>
          <w:szCs w:val="28"/>
          <w:lang w:val="bg-BG"/>
        </w:rPr>
        <w:t>СТРАТЕГИЧЕСКА ОБЛАСТ НА ДЕЙСТВИЕ</w:t>
      </w:r>
      <w:r>
        <w:rPr>
          <w:b/>
          <w:i/>
          <w:color w:val="000000"/>
          <w:sz w:val="28"/>
          <w:szCs w:val="28"/>
          <w:lang w:val="bg-BG"/>
        </w:rPr>
        <w:t xml:space="preserve"> </w:t>
      </w:r>
      <w:r w:rsidRPr="007948C7">
        <w:rPr>
          <w:b/>
          <w:i/>
          <w:color w:val="000000"/>
          <w:sz w:val="28"/>
          <w:szCs w:val="28"/>
          <w:lang w:val="ru-RU"/>
        </w:rPr>
        <w:t>НАМАЛЯВАНЕ</w:t>
      </w:r>
      <w:r w:rsidRPr="007948C7">
        <w:rPr>
          <w:b/>
          <w:i/>
          <w:color w:val="000000"/>
          <w:sz w:val="28"/>
          <w:szCs w:val="28"/>
          <w:lang w:val="bg-BG"/>
        </w:rPr>
        <w:t xml:space="preserve"> НА ТЪРСЕНЕТО НА НАРКОТИЦИ</w:t>
      </w:r>
    </w:p>
    <w:p w:rsidR="00815C20" w:rsidRPr="00C24854" w:rsidRDefault="00815C20" w:rsidP="00C24854">
      <w:pPr>
        <w:ind w:left="360"/>
        <w:jc w:val="both"/>
        <w:rPr>
          <w:color w:val="000000"/>
          <w:sz w:val="28"/>
          <w:szCs w:val="28"/>
          <w:lang w:val="ru-RU"/>
        </w:rPr>
      </w:pPr>
    </w:p>
    <w:p w:rsidR="00815C20" w:rsidRPr="00C24854" w:rsidRDefault="00815C20" w:rsidP="00C24854">
      <w:pPr>
        <w:ind w:left="360"/>
        <w:jc w:val="both"/>
        <w:rPr>
          <w:color w:val="000000"/>
          <w:sz w:val="28"/>
          <w:szCs w:val="28"/>
          <w:lang w:val="ru-RU"/>
        </w:rPr>
      </w:pPr>
      <w:r w:rsidRPr="00C24854">
        <w:rPr>
          <w:b/>
          <w:color w:val="000000"/>
          <w:sz w:val="28"/>
          <w:szCs w:val="28"/>
          <w:lang w:val="bg-BG"/>
        </w:rPr>
        <w:t>ЧАСТ І</w:t>
      </w:r>
      <w:r w:rsidRPr="00C24854">
        <w:rPr>
          <w:b/>
          <w:color w:val="000000"/>
          <w:sz w:val="28"/>
          <w:szCs w:val="28"/>
          <w:lang w:val="en-US"/>
        </w:rPr>
        <w:t>II</w:t>
      </w:r>
      <w:r w:rsidRPr="00C24854">
        <w:rPr>
          <w:b/>
          <w:color w:val="000000"/>
          <w:sz w:val="28"/>
          <w:szCs w:val="28"/>
          <w:lang w:val="bg-BG"/>
        </w:rPr>
        <w:t xml:space="preserve">. </w:t>
      </w:r>
      <w:r w:rsidRPr="00C24854">
        <w:rPr>
          <w:b/>
          <w:i/>
          <w:color w:val="000000"/>
          <w:sz w:val="28"/>
          <w:szCs w:val="28"/>
          <w:lang w:val="bg-BG"/>
        </w:rPr>
        <w:t>СТРАТЕГИЧЕСКА ОБЛАСТ НА ДЕЙСТВИЕ</w:t>
      </w:r>
      <w:r w:rsidRPr="00C24854">
        <w:rPr>
          <w:color w:val="000000"/>
          <w:sz w:val="28"/>
          <w:szCs w:val="28"/>
          <w:lang w:val="bg-BG"/>
        </w:rPr>
        <w:t xml:space="preserve"> </w:t>
      </w:r>
      <w:r w:rsidRPr="007948C7">
        <w:rPr>
          <w:b/>
          <w:i/>
          <w:color w:val="000000"/>
          <w:sz w:val="28"/>
          <w:szCs w:val="28"/>
          <w:lang w:val="bg-BG"/>
        </w:rPr>
        <w:t>НАМАЛЯВАНЕ НА ПРЕДЛАГАНЕТО НА НАРКОТИЦИ</w:t>
      </w:r>
    </w:p>
    <w:p w:rsidR="00815C20" w:rsidRPr="00C24854" w:rsidRDefault="00815C20" w:rsidP="00C24854">
      <w:pPr>
        <w:ind w:left="360"/>
        <w:jc w:val="both"/>
        <w:rPr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ind w:left="360"/>
        <w:jc w:val="both"/>
        <w:rPr>
          <w:color w:val="000000"/>
          <w:sz w:val="28"/>
          <w:szCs w:val="28"/>
          <w:lang w:val="ru-RU"/>
        </w:rPr>
      </w:pPr>
      <w:r w:rsidRPr="00C24854">
        <w:rPr>
          <w:b/>
          <w:color w:val="000000"/>
          <w:sz w:val="28"/>
          <w:szCs w:val="28"/>
          <w:lang w:val="bg-BG"/>
        </w:rPr>
        <w:t xml:space="preserve">ЧАСТ </w:t>
      </w:r>
      <w:r w:rsidRPr="00C24854">
        <w:rPr>
          <w:b/>
          <w:color w:val="000000"/>
          <w:sz w:val="28"/>
          <w:szCs w:val="28"/>
          <w:lang w:val="en-US"/>
        </w:rPr>
        <w:t>I</w:t>
      </w:r>
      <w:r>
        <w:rPr>
          <w:b/>
          <w:color w:val="000000"/>
          <w:sz w:val="28"/>
          <w:szCs w:val="28"/>
          <w:lang w:val="bg-BG"/>
        </w:rPr>
        <w:t xml:space="preserve">V. </w:t>
      </w:r>
      <w:r w:rsidRPr="00C24854">
        <w:rPr>
          <w:b/>
          <w:i/>
          <w:color w:val="000000"/>
          <w:sz w:val="28"/>
          <w:szCs w:val="28"/>
          <w:lang w:val="bg-BG"/>
        </w:rPr>
        <w:t>СЪВМЕСТНА ОБЛАСТ НА ДЕЙСТВИЕ</w:t>
      </w:r>
      <w:r>
        <w:rPr>
          <w:b/>
          <w:i/>
          <w:color w:val="000000"/>
          <w:sz w:val="28"/>
          <w:szCs w:val="28"/>
          <w:lang w:val="bg-BG"/>
        </w:rPr>
        <w:t xml:space="preserve"> </w:t>
      </w:r>
      <w:r w:rsidRPr="007948C7">
        <w:rPr>
          <w:b/>
          <w:i/>
          <w:color w:val="000000"/>
          <w:sz w:val="28"/>
          <w:szCs w:val="28"/>
          <w:lang w:val="bg-BG"/>
        </w:rPr>
        <w:t>КООРДИНАЦИЯ, МЕЖДУНАРОДНО СЪТРУДНИЧЕСТВО И УСЪВЪРШЕНСТВАНЕ НА ЗАКОНОДАТЕЛСТВОТО</w:t>
      </w:r>
    </w:p>
    <w:p w:rsidR="00815C20" w:rsidRPr="00C24854" w:rsidRDefault="00815C20" w:rsidP="00C24854">
      <w:pPr>
        <w:ind w:left="360"/>
        <w:jc w:val="both"/>
        <w:rPr>
          <w:color w:val="000000"/>
          <w:sz w:val="28"/>
          <w:szCs w:val="28"/>
          <w:lang w:val="bg-BG"/>
        </w:rPr>
      </w:pPr>
    </w:p>
    <w:p w:rsidR="00815C20" w:rsidRPr="00C24854" w:rsidRDefault="00815C20" w:rsidP="007948C7">
      <w:pPr>
        <w:ind w:left="360"/>
        <w:jc w:val="both"/>
        <w:rPr>
          <w:color w:val="000000"/>
          <w:sz w:val="28"/>
          <w:szCs w:val="28"/>
          <w:lang w:val="ru-RU"/>
        </w:rPr>
      </w:pPr>
      <w:r w:rsidRPr="00C24854">
        <w:rPr>
          <w:b/>
          <w:color w:val="000000"/>
          <w:sz w:val="28"/>
          <w:szCs w:val="28"/>
          <w:lang w:val="bg-BG"/>
        </w:rPr>
        <w:t xml:space="preserve">ЧАСТ V. </w:t>
      </w:r>
      <w:r w:rsidRPr="00C24854">
        <w:rPr>
          <w:b/>
          <w:i/>
          <w:color w:val="000000"/>
          <w:sz w:val="28"/>
          <w:szCs w:val="28"/>
          <w:lang w:val="bg-BG"/>
        </w:rPr>
        <w:t>СЪВМЕСТНА ОБЛАСТ НА ДЕЙСТВИЕ</w:t>
      </w:r>
      <w:r>
        <w:rPr>
          <w:b/>
          <w:i/>
          <w:color w:val="000000"/>
          <w:sz w:val="28"/>
          <w:szCs w:val="28"/>
          <w:lang w:val="bg-BG"/>
        </w:rPr>
        <w:t xml:space="preserve"> </w:t>
      </w:r>
      <w:r w:rsidRPr="007948C7">
        <w:rPr>
          <w:b/>
          <w:i/>
          <w:color w:val="000000"/>
          <w:sz w:val="28"/>
          <w:szCs w:val="28"/>
          <w:lang w:val="bg-BG"/>
        </w:rPr>
        <w:t>ПУБЛИЧНА ИНФОРМАЦИОННА СИСТЕМА И НАУЧНОИЗСЛЕДОВАТЕЛСКА ДЕЙНОСТ</w:t>
      </w:r>
    </w:p>
    <w:p w:rsidR="00815C20" w:rsidRPr="00C24854" w:rsidRDefault="00815C20" w:rsidP="00C24854">
      <w:pPr>
        <w:ind w:firstLine="360"/>
        <w:jc w:val="both"/>
        <w:rPr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ind w:left="360"/>
        <w:jc w:val="both"/>
        <w:rPr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 xml:space="preserve">ЧАСТ VІ. </w:t>
      </w:r>
      <w:r w:rsidRPr="00C24854">
        <w:rPr>
          <w:b/>
          <w:i/>
          <w:color w:val="000000"/>
          <w:sz w:val="28"/>
          <w:szCs w:val="28"/>
          <w:lang w:val="bg-BG"/>
        </w:rPr>
        <w:t>СЪВМЕСТНА ОБЛАСТ НА ДЕЙСТВИЕ</w:t>
      </w:r>
      <w:r>
        <w:rPr>
          <w:b/>
          <w:i/>
          <w:color w:val="000000"/>
          <w:sz w:val="28"/>
          <w:szCs w:val="28"/>
          <w:lang w:val="bg-BG"/>
        </w:rPr>
        <w:t xml:space="preserve"> </w:t>
      </w:r>
      <w:r w:rsidRPr="007948C7">
        <w:rPr>
          <w:b/>
          <w:i/>
          <w:color w:val="000000"/>
          <w:sz w:val="28"/>
          <w:szCs w:val="28"/>
          <w:lang w:val="bg-BG"/>
        </w:rPr>
        <w:t>МОНИТОРИНГ И ОЦЕНКА</w:t>
      </w:r>
    </w:p>
    <w:p w:rsidR="00815C20" w:rsidRPr="00C24854" w:rsidRDefault="00815C20" w:rsidP="00C24854">
      <w:pPr>
        <w:ind w:left="360"/>
        <w:jc w:val="both"/>
        <w:rPr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ind w:left="360"/>
        <w:jc w:val="both"/>
        <w:rPr>
          <w:b/>
          <w:color w:val="000000"/>
          <w:sz w:val="28"/>
          <w:szCs w:val="28"/>
          <w:lang w:val="bg-BG"/>
        </w:rPr>
      </w:pPr>
      <w:r w:rsidRPr="00C24854">
        <w:rPr>
          <w:b/>
          <w:color w:val="000000"/>
          <w:sz w:val="28"/>
          <w:szCs w:val="28"/>
          <w:lang w:val="bg-BG"/>
        </w:rPr>
        <w:t xml:space="preserve">ЧАСТ VІІ. </w:t>
      </w:r>
      <w:r w:rsidRPr="00C24854">
        <w:rPr>
          <w:b/>
          <w:i/>
          <w:color w:val="000000"/>
          <w:sz w:val="28"/>
          <w:szCs w:val="28"/>
          <w:lang w:val="bg-BG"/>
        </w:rPr>
        <w:t>МЕХАНИЗЪМ НА ИЗПЪЛНЕНИЕ</w:t>
      </w:r>
    </w:p>
    <w:p w:rsidR="00815C20" w:rsidRPr="00C24854" w:rsidRDefault="00815C20" w:rsidP="00C24854">
      <w:pPr>
        <w:tabs>
          <w:tab w:val="left" w:pos="720"/>
        </w:tabs>
        <w:ind w:left="360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1. Координиращ орган</w:t>
      </w:r>
    </w:p>
    <w:p w:rsidR="00815C20" w:rsidRPr="00C24854" w:rsidRDefault="00815C20" w:rsidP="00C24854">
      <w:pPr>
        <w:tabs>
          <w:tab w:val="left" w:pos="720"/>
        </w:tabs>
        <w:ind w:left="360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2.</w:t>
      </w:r>
      <w:r>
        <w:rPr>
          <w:color w:val="000000"/>
          <w:sz w:val="28"/>
          <w:szCs w:val="28"/>
          <w:lang w:val="en-US"/>
        </w:rPr>
        <w:t xml:space="preserve"> </w:t>
      </w:r>
      <w:r w:rsidRPr="00C24854">
        <w:rPr>
          <w:color w:val="000000"/>
          <w:sz w:val="28"/>
          <w:szCs w:val="28"/>
          <w:lang w:val="bg-BG"/>
        </w:rPr>
        <w:t>Институции, отговарящи за изпълнението н</w:t>
      </w:r>
      <w:r>
        <w:rPr>
          <w:color w:val="000000"/>
          <w:sz w:val="28"/>
          <w:szCs w:val="28"/>
          <w:lang w:val="bg-BG"/>
        </w:rPr>
        <w:t>а национално ниво и местно ниво</w:t>
      </w:r>
    </w:p>
    <w:p w:rsidR="00815C20" w:rsidRPr="00C24854" w:rsidRDefault="00815C20" w:rsidP="00C24854">
      <w:pPr>
        <w:ind w:left="36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3.</w:t>
      </w:r>
      <w:r>
        <w:rPr>
          <w:color w:val="000000"/>
          <w:sz w:val="28"/>
          <w:szCs w:val="28"/>
          <w:lang w:val="bg-BG"/>
        </w:rPr>
        <w:t xml:space="preserve"> Партньори по изпълнението</w:t>
      </w:r>
    </w:p>
    <w:p w:rsidR="00815C20" w:rsidRPr="00C24854" w:rsidRDefault="00815C20" w:rsidP="00C24854">
      <w:pPr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 xml:space="preserve">     4. Финансиране на де</w:t>
      </w:r>
      <w:r>
        <w:rPr>
          <w:color w:val="000000"/>
          <w:sz w:val="28"/>
          <w:szCs w:val="28"/>
          <w:lang w:val="bg-BG"/>
        </w:rPr>
        <w:t>йностите и контрол на разходите</w:t>
      </w:r>
    </w:p>
    <w:p w:rsidR="00815C20" w:rsidRPr="00C24854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  <w:r w:rsidRPr="00C24854">
        <w:rPr>
          <w:b/>
          <w:color w:val="000000"/>
          <w:sz w:val="28"/>
          <w:szCs w:val="28"/>
          <w:lang w:val="bg-BG"/>
        </w:rPr>
        <w:br w:type="page"/>
        <w:t>ВЪВЕДЕНИЕ</w:t>
      </w:r>
    </w:p>
    <w:p w:rsidR="00815C20" w:rsidRPr="00C24854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Правителството на Република България утвърждава тази Национална стратегия за борба с наркотиците, основана на интегриран, обективен и балансиран подход към проблемите, свързани с намаляване на търсенето и предлагането на наркотици.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Стремежът към опазване на личното и общественото здраве, и от друга страна географското разположение на България на т. нар. Балкански път на наркотиците и членството ни в ЕС, определят политиката на държавата в областта на борбата срещу наркотиците.</w:t>
      </w:r>
    </w:p>
    <w:p w:rsidR="00815C20" w:rsidRPr="00C24854" w:rsidRDefault="00815C20" w:rsidP="00C24854">
      <w:pPr>
        <w:pStyle w:val="BodyText2"/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Националната стратегия за борба с наркотиците се основава на върховенството на закона и на принципите на международното право, утвърдени с конвенциите на ООН в тази област</w:t>
      </w:r>
      <w:r w:rsidRPr="00C24854">
        <w:rPr>
          <w:rStyle w:val="FootnoteReference"/>
          <w:color w:val="000000"/>
          <w:sz w:val="28"/>
          <w:szCs w:val="28"/>
          <w:lang w:val="bg-BG"/>
        </w:rPr>
        <w:footnoteReference w:id="1"/>
      </w:r>
      <w:r w:rsidRPr="00C24854">
        <w:rPr>
          <w:color w:val="000000"/>
          <w:sz w:val="28"/>
          <w:szCs w:val="28"/>
          <w:lang w:val="bg-BG"/>
        </w:rPr>
        <w:t>, които определят международната правна рамка за борба срещу забранени наркотични вещества, както и на Всеобщата декларация за правата на човека.</w:t>
      </w:r>
    </w:p>
    <w:p w:rsidR="00815C20" w:rsidRPr="00C24854" w:rsidRDefault="00815C20" w:rsidP="00C24854">
      <w:pPr>
        <w:pStyle w:val="BodyText2"/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Стратегията зачита основните принципи на законодателството на Евр</w:t>
      </w:r>
      <w:r>
        <w:rPr>
          <w:color w:val="000000"/>
          <w:sz w:val="28"/>
          <w:szCs w:val="28"/>
          <w:lang w:val="bg-BG"/>
        </w:rPr>
        <w:t xml:space="preserve">опейския съюз (ЕС) и основните европейски </w:t>
      </w:r>
      <w:r w:rsidRPr="00C24854">
        <w:rPr>
          <w:color w:val="000000"/>
          <w:sz w:val="28"/>
          <w:szCs w:val="28"/>
          <w:lang w:val="bg-BG"/>
        </w:rPr>
        <w:t xml:space="preserve">ценности - уважение на човешкото достойнство, свобода, демокрация, равенство, солидарност, </w:t>
      </w:r>
      <w:r w:rsidRPr="00C24854">
        <w:rPr>
          <w:color w:val="000000"/>
          <w:sz w:val="28"/>
          <w:szCs w:val="28"/>
          <w:lang w:val="bg-BG" w:eastAsia="bg-BG"/>
        </w:rPr>
        <w:t>принципите на правовата държава и правата на човека</w:t>
      </w:r>
      <w:r w:rsidRPr="00C24854">
        <w:rPr>
          <w:color w:val="000000"/>
          <w:sz w:val="28"/>
          <w:szCs w:val="28"/>
          <w:lang w:val="bg-BG"/>
        </w:rPr>
        <w:t>.</w:t>
      </w:r>
    </w:p>
    <w:p w:rsidR="00815C20" w:rsidRPr="00C24854" w:rsidRDefault="00815C20" w:rsidP="00C24854">
      <w:pPr>
        <w:pStyle w:val="BodyText2"/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  <w:lang w:val="bg-BG"/>
        </w:rPr>
        <w:t>Настоящата Стратегия продължава да прилага утвърдени в предишните национални стратегии за борба с наркотиците принципи, а именно:</w:t>
      </w:r>
    </w:p>
    <w:p w:rsidR="00815C20" w:rsidRPr="00C24854" w:rsidRDefault="00815C20" w:rsidP="00C24854">
      <w:pPr>
        <w:numPr>
          <w:ilvl w:val="0"/>
          <w:numId w:val="36"/>
        </w:numPr>
        <w:ind w:left="0"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 xml:space="preserve">Стремеж за по-висока ефективност </w:t>
      </w:r>
      <w:r w:rsidRPr="00C24854">
        <w:rPr>
          <w:color w:val="000000"/>
          <w:sz w:val="28"/>
          <w:szCs w:val="28"/>
          <w:lang w:val="ru-RU"/>
        </w:rPr>
        <w:t>– начин за  успешното изпълнение на поставените цели.</w:t>
      </w:r>
    </w:p>
    <w:p w:rsidR="00815C20" w:rsidRPr="00C24854" w:rsidRDefault="00815C20" w:rsidP="00C24854">
      <w:pPr>
        <w:numPr>
          <w:ilvl w:val="0"/>
          <w:numId w:val="36"/>
        </w:numPr>
        <w:ind w:left="0"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Подход, основан на опит и резултати от научни изследвания.</w:t>
      </w:r>
    </w:p>
    <w:p w:rsidR="00815C20" w:rsidRPr="00C24854" w:rsidRDefault="00815C20" w:rsidP="00C24854">
      <w:pPr>
        <w:numPr>
          <w:ilvl w:val="0"/>
          <w:numId w:val="36"/>
        </w:numPr>
        <w:ind w:left="0"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Прозрачност – управление и изпълнение на стратегията, достъпни за външно наблюдение и контрол.</w:t>
      </w:r>
    </w:p>
    <w:p w:rsidR="00815C20" w:rsidRPr="00C24854" w:rsidRDefault="00815C20" w:rsidP="00C24854">
      <w:pPr>
        <w:pStyle w:val="BodyText2"/>
        <w:numPr>
          <w:ilvl w:val="0"/>
          <w:numId w:val="36"/>
        </w:numPr>
        <w:ind w:left="0"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 xml:space="preserve">Партньорство и сътрудничество - изпълнение на националната стратегия с широко участие на държавни и общински </w:t>
      </w:r>
      <w:r w:rsidRPr="00C24854">
        <w:rPr>
          <w:color w:val="000000"/>
          <w:sz w:val="28"/>
          <w:szCs w:val="28"/>
          <w:lang w:val="ru-RU"/>
        </w:rPr>
        <w:t xml:space="preserve">институции, </w:t>
      </w:r>
      <w:r w:rsidRPr="00C24854">
        <w:rPr>
          <w:color w:val="000000"/>
          <w:sz w:val="28"/>
          <w:szCs w:val="28"/>
          <w:lang w:val="bg-BG"/>
        </w:rPr>
        <w:t>представители на частния сектор и структури на гражданското общество.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Настоящата Стратегия е съобразена със Стратегията на ЕС за борба с наркотиците (2013—2020</w:t>
      </w:r>
      <w:r w:rsidRPr="00C24854">
        <w:rPr>
          <w:color w:val="000000"/>
          <w:sz w:val="28"/>
          <w:szCs w:val="28"/>
        </w:rPr>
        <w:t> </w:t>
      </w:r>
      <w:r w:rsidRPr="00C24854">
        <w:rPr>
          <w:color w:val="000000"/>
          <w:sz w:val="28"/>
          <w:szCs w:val="28"/>
          <w:lang w:val="bg-BG"/>
        </w:rPr>
        <w:t>г.) и взема предвид резултатите, постигнати при изпълнение на предишните Национални стратегии.</w:t>
      </w:r>
    </w:p>
    <w:p w:rsidR="00815C20" w:rsidRPr="007E30D8" w:rsidRDefault="00815C20" w:rsidP="00C24854">
      <w:pPr>
        <w:pStyle w:val="BodyText3"/>
        <w:ind w:firstLine="720"/>
        <w:rPr>
          <w:sz w:val="28"/>
          <w:szCs w:val="28"/>
        </w:rPr>
      </w:pPr>
      <w:r w:rsidRPr="007E30D8">
        <w:rPr>
          <w:sz w:val="28"/>
          <w:szCs w:val="28"/>
        </w:rPr>
        <w:t xml:space="preserve">Стратегията е обсъдена с представители на неправителствените организации, работещи по проблемите с наркотиците. 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Националната стратегия 2014-2018 г. включва две стратегически области на действие - намаляване на търсенето и намаляване на предлагането и три съвместни области на дейност:</w:t>
      </w:r>
    </w:p>
    <w:p w:rsidR="00815C20" w:rsidRDefault="00815C20" w:rsidP="00C24854">
      <w:pPr>
        <w:numPr>
          <w:ilvl w:val="0"/>
          <w:numId w:val="37"/>
        </w:numPr>
        <w:tabs>
          <w:tab w:val="left" w:pos="993"/>
        </w:tabs>
        <w:ind w:left="0"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 xml:space="preserve">Координация, международно  сътрудничество и усъвършенстване на законодателството; </w:t>
      </w:r>
    </w:p>
    <w:p w:rsidR="00815C20" w:rsidRDefault="00815C20" w:rsidP="00C24854">
      <w:pPr>
        <w:numPr>
          <w:ilvl w:val="0"/>
          <w:numId w:val="37"/>
        </w:numPr>
        <w:tabs>
          <w:tab w:val="left" w:pos="993"/>
        </w:tabs>
        <w:ind w:left="0"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 xml:space="preserve">Публична информационна система и научно изследователска дейност; </w:t>
      </w:r>
    </w:p>
    <w:p w:rsidR="00815C20" w:rsidRPr="00C24854" w:rsidRDefault="00815C20" w:rsidP="00C24854">
      <w:pPr>
        <w:numPr>
          <w:ilvl w:val="0"/>
          <w:numId w:val="37"/>
        </w:numPr>
        <w:tabs>
          <w:tab w:val="left" w:pos="993"/>
        </w:tabs>
        <w:ind w:left="0"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Мониторинг и оценка.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За изпълнение на Националната стратегия за борба с наркотиците се разработва План за действие към нея. Планът за действие съдържа конкретни мерки за реализиране на стратегическите задачи за намаляване на търсенето и за намаляване предлагането на наркотици, срокове за изпълнението им и отговорни институции.</w:t>
      </w:r>
    </w:p>
    <w:p w:rsidR="00815C20" w:rsidRPr="00C24854" w:rsidRDefault="00815C20" w:rsidP="00C24854">
      <w:pPr>
        <w:ind w:firstLine="720"/>
        <w:jc w:val="both"/>
        <w:rPr>
          <w:b/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br w:type="page"/>
      </w:r>
    </w:p>
    <w:p w:rsidR="00815C20" w:rsidRPr="00C24854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  <w:r w:rsidRPr="00C24854">
        <w:rPr>
          <w:b/>
          <w:color w:val="000000"/>
          <w:sz w:val="28"/>
          <w:szCs w:val="28"/>
          <w:lang w:val="bg-BG"/>
        </w:rPr>
        <w:t xml:space="preserve">ЧАСТ І. </w:t>
      </w:r>
      <w:r w:rsidRPr="00C24854">
        <w:rPr>
          <w:b/>
          <w:i/>
          <w:color w:val="000000"/>
          <w:sz w:val="28"/>
          <w:szCs w:val="28"/>
          <w:lang w:val="bg-BG"/>
        </w:rPr>
        <w:t>АНАЛИЗ НА СИТУАЦИЯТА</w:t>
      </w:r>
    </w:p>
    <w:p w:rsidR="00815C20" w:rsidRPr="00C24854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tabs>
          <w:tab w:val="left" w:pos="1080"/>
        </w:tabs>
        <w:jc w:val="both"/>
        <w:rPr>
          <w:color w:val="000000"/>
          <w:sz w:val="28"/>
          <w:szCs w:val="28"/>
          <w:lang w:val="bg-BG"/>
        </w:rPr>
      </w:pPr>
      <w:r w:rsidRPr="00C24854">
        <w:rPr>
          <w:b/>
          <w:color w:val="000000"/>
          <w:sz w:val="28"/>
          <w:szCs w:val="28"/>
          <w:lang w:val="bg-BG"/>
        </w:rPr>
        <w:t>1</w:t>
      </w:r>
      <w:r>
        <w:rPr>
          <w:b/>
          <w:color w:val="000000"/>
          <w:sz w:val="28"/>
          <w:szCs w:val="28"/>
          <w:lang w:val="bg-BG"/>
        </w:rPr>
        <w:t xml:space="preserve">. Състояние </w:t>
      </w:r>
      <w:r w:rsidRPr="00C24854">
        <w:rPr>
          <w:b/>
          <w:color w:val="000000"/>
          <w:sz w:val="28"/>
          <w:szCs w:val="28"/>
          <w:lang w:val="bg-BG"/>
        </w:rPr>
        <w:t>и тенденции</w:t>
      </w:r>
    </w:p>
    <w:p w:rsidR="00815C20" w:rsidRPr="00C24854" w:rsidRDefault="00815C20" w:rsidP="00C24854">
      <w:pPr>
        <w:jc w:val="both"/>
        <w:rPr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  <w:r w:rsidRPr="00C24854">
        <w:rPr>
          <w:b/>
          <w:color w:val="000000"/>
          <w:sz w:val="28"/>
          <w:szCs w:val="28"/>
          <w:lang w:val="bg-BG"/>
        </w:rPr>
        <w:t>1.</w:t>
      </w:r>
      <w:r>
        <w:rPr>
          <w:b/>
          <w:color w:val="000000"/>
          <w:sz w:val="28"/>
          <w:szCs w:val="28"/>
          <w:lang w:val="bg-BG"/>
        </w:rPr>
        <w:t xml:space="preserve">1. </w:t>
      </w:r>
      <w:r w:rsidRPr="00C24854">
        <w:rPr>
          <w:b/>
          <w:color w:val="000000"/>
          <w:sz w:val="28"/>
          <w:szCs w:val="28"/>
          <w:lang w:val="bg-BG"/>
        </w:rPr>
        <w:t>В областта на употребата на наркотици</w:t>
      </w:r>
    </w:p>
    <w:p w:rsidR="00815C20" w:rsidRPr="00C24854" w:rsidRDefault="00815C20" w:rsidP="00C24854">
      <w:pPr>
        <w:jc w:val="both"/>
        <w:rPr>
          <w:color w:val="000000"/>
          <w:sz w:val="28"/>
          <w:szCs w:val="28"/>
          <w:lang w:val="bg-BG"/>
        </w:rPr>
      </w:pPr>
    </w:p>
    <w:p w:rsidR="00815C20" w:rsidRPr="007948C7" w:rsidRDefault="00815C20" w:rsidP="00C24854">
      <w:pPr>
        <w:jc w:val="both"/>
        <w:rPr>
          <w:rFonts w:eastAsia="Batang"/>
          <w:color w:val="000000"/>
          <w:sz w:val="28"/>
          <w:szCs w:val="28"/>
          <w:lang w:val="ru-RU"/>
        </w:rPr>
      </w:pPr>
      <w:r w:rsidRPr="007948C7">
        <w:rPr>
          <w:rFonts w:eastAsia="Batang"/>
          <w:color w:val="000000"/>
          <w:sz w:val="28"/>
          <w:szCs w:val="28"/>
          <w:lang w:val="ru-RU"/>
        </w:rPr>
        <w:t>1.1.1. Употреба на наркотични вещества сред населението в страната</w:t>
      </w:r>
    </w:p>
    <w:p w:rsidR="00815C20" w:rsidRPr="00C24854" w:rsidRDefault="00815C20" w:rsidP="00C24854">
      <w:pPr>
        <w:ind w:firstLine="720"/>
        <w:jc w:val="both"/>
        <w:rPr>
          <w:rFonts w:eastAsia="Batang"/>
          <w:color w:val="000000"/>
          <w:sz w:val="28"/>
          <w:szCs w:val="28"/>
          <w:u w:val="single"/>
          <w:lang w:val="ru-RU"/>
        </w:rPr>
      </w:pPr>
    </w:p>
    <w:p w:rsidR="00815C20" w:rsidRPr="00C24854" w:rsidRDefault="00815C20" w:rsidP="00C24854">
      <w:pPr>
        <w:ind w:right="15" w:firstLine="720"/>
        <w:jc w:val="both"/>
        <w:rPr>
          <w:color w:val="000000"/>
          <w:sz w:val="28"/>
          <w:szCs w:val="28"/>
          <w:lang w:val="ru-RU"/>
        </w:rPr>
      </w:pPr>
      <w:r w:rsidRPr="00C24854">
        <w:rPr>
          <w:color w:val="000000"/>
          <w:sz w:val="28"/>
          <w:szCs w:val="28"/>
          <w:lang w:val="ru-RU"/>
        </w:rPr>
        <w:t xml:space="preserve">През последните години се наблюдава известна динамика в основните показатели за употребата на наркотици в България, което съответства на общите тенденции в Европейския съюз. </w:t>
      </w:r>
    </w:p>
    <w:p w:rsidR="00815C20" w:rsidRPr="00C24854" w:rsidRDefault="00815C20" w:rsidP="00C24854">
      <w:pPr>
        <w:ind w:right="15"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По обобщени данни от проучвания през периода 2010-2012 г</w:t>
      </w:r>
      <w:r>
        <w:rPr>
          <w:color w:val="000000"/>
          <w:sz w:val="28"/>
          <w:szCs w:val="28"/>
          <w:lang w:val="bg-BG"/>
        </w:rPr>
        <w:t>.</w:t>
      </w:r>
      <w:r w:rsidRPr="00C24854">
        <w:rPr>
          <w:color w:val="000000"/>
          <w:sz w:val="28"/>
          <w:szCs w:val="28"/>
          <w:lang w:val="bg-BG"/>
        </w:rPr>
        <w:t xml:space="preserve"> общо около 560-570</w:t>
      </w:r>
      <w:r>
        <w:rPr>
          <w:color w:val="000000"/>
          <w:sz w:val="28"/>
          <w:szCs w:val="28"/>
          <w:lang w:val="en-US"/>
        </w:rPr>
        <w:t> </w:t>
      </w:r>
      <w:r w:rsidRPr="00C24854">
        <w:rPr>
          <w:color w:val="000000"/>
          <w:sz w:val="28"/>
          <w:szCs w:val="28"/>
          <w:lang w:val="bg-BG"/>
        </w:rPr>
        <w:t>000</w:t>
      </w:r>
      <w:r>
        <w:rPr>
          <w:color w:val="000000"/>
          <w:sz w:val="28"/>
          <w:szCs w:val="28"/>
          <w:lang w:val="en-US"/>
        </w:rPr>
        <w:t xml:space="preserve"> </w:t>
      </w:r>
      <w:r w:rsidRPr="00C24854">
        <w:rPr>
          <w:color w:val="000000"/>
          <w:sz w:val="28"/>
          <w:szCs w:val="28"/>
          <w:lang w:val="bg-BG"/>
        </w:rPr>
        <w:t>български граждани от 15 до 6</w:t>
      </w:r>
      <w:r w:rsidRPr="00C24854">
        <w:rPr>
          <w:color w:val="000000"/>
          <w:sz w:val="28"/>
          <w:szCs w:val="28"/>
          <w:lang w:val="ru-RU"/>
        </w:rPr>
        <w:t>4</w:t>
      </w:r>
      <w:r w:rsidRPr="00C24854">
        <w:rPr>
          <w:color w:val="000000"/>
          <w:sz w:val="28"/>
          <w:szCs w:val="28"/>
          <w:lang w:val="bg-BG"/>
        </w:rPr>
        <w:t xml:space="preserve"> години поне веднъж в живота си са употребили някакво наркотично вещество. От тази гледна точка се наблюдава увеличение на броя на хората с най-малко една употреба на някое от веществата. Проучване сред общото население (15-64 г.) пока</w:t>
      </w:r>
      <w:r>
        <w:rPr>
          <w:color w:val="000000"/>
          <w:sz w:val="28"/>
          <w:szCs w:val="28"/>
          <w:lang w:val="bg-BG"/>
        </w:rPr>
        <w:t>зва, че към края на 2012 г. 8.4</w:t>
      </w:r>
      <w:r w:rsidRPr="00C24854">
        <w:rPr>
          <w:color w:val="000000"/>
          <w:sz w:val="28"/>
          <w:szCs w:val="28"/>
          <w:lang w:val="bg-BG"/>
        </w:rPr>
        <w:t>% от населението е в тази група.</w:t>
      </w:r>
    </w:p>
    <w:p w:rsidR="00815C20" w:rsidRPr="00C24854" w:rsidRDefault="00815C20" w:rsidP="00C24854">
      <w:pPr>
        <w:ind w:right="15" w:firstLine="720"/>
        <w:jc w:val="both"/>
        <w:rPr>
          <w:color w:val="000000"/>
          <w:sz w:val="28"/>
          <w:szCs w:val="28"/>
          <w:lang w:val="ru-RU"/>
        </w:rPr>
      </w:pPr>
      <w:r w:rsidRPr="00C24854">
        <w:rPr>
          <w:color w:val="000000"/>
          <w:sz w:val="28"/>
          <w:szCs w:val="28"/>
          <w:lang w:val="bg-BG"/>
        </w:rPr>
        <w:t>Употребилите някакво наркотично вещество през последния месец са общо около 170-180 000 български граждани от 15 до 64 години (2012). Към края на 2012 г. тази група е представ</w:t>
      </w:r>
      <w:r>
        <w:rPr>
          <w:color w:val="000000"/>
          <w:sz w:val="28"/>
          <w:szCs w:val="28"/>
          <w:lang w:val="bg-BG"/>
        </w:rPr>
        <w:t>лявала 2.1</w:t>
      </w:r>
      <w:r w:rsidRPr="00C24854">
        <w:rPr>
          <w:color w:val="000000"/>
          <w:sz w:val="28"/>
          <w:szCs w:val="28"/>
          <w:lang w:val="bg-BG"/>
        </w:rPr>
        <w:t xml:space="preserve">% от населението. </w:t>
      </w:r>
    </w:p>
    <w:p w:rsidR="00815C20" w:rsidRPr="00C24854" w:rsidRDefault="00815C20" w:rsidP="00C24854">
      <w:pPr>
        <w:tabs>
          <w:tab w:val="left" w:pos="-180"/>
        </w:tabs>
        <w:ind w:right="15" w:firstLine="720"/>
        <w:jc w:val="both"/>
        <w:rPr>
          <w:color w:val="000000"/>
          <w:sz w:val="28"/>
          <w:szCs w:val="28"/>
          <w:lang w:val="ru-RU"/>
        </w:rPr>
      </w:pPr>
      <w:r w:rsidRPr="00C24854">
        <w:rPr>
          <w:color w:val="000000"/>
          <w:sz w:val="28"/>
          <w:szCs w:val="28"/>
          <w:lang w:val="bg-BG"/>
        </w:rPr>
        <w:t>Структурата на употребата по вид вещество остава като цяло без особени промени през последните пет години. Най-масово използваният наркотик е марихуаната. Хероинът пък е все още най-силно свързания с проблемна употреба наркотик, но с нарастваща тенденция към спадане за см</w:t>
      </w:r>
      <w:r>
        <w:rPr>
          <w:color w:val="000000"/>
          <w:sz w:val="28"/>
          <w:szCs w:val="28"/>
          <w:lang w:val="bg-BG"/>
        </w:rPr>
        <w:t xml:space="preserve">етка на стимулантите. Нараства употребата </w:t>
      </w:r>
      <w:r w:rsidRPr="00C24854">
        <w:rPr>
          <w:color w:val="000000"/>
          <w:sz w:val="28"/>
          <w:szCs w:val="28"/>
          <w:lang w:val="bg-BG"/>
        </w:rPr>
        <w:t>на</w:t>
      </w:r>
      <w:r>
        <w:rPr>
          <w:color w:val="000000"/>
          <w:sz w:val="28"/>
          <w:szCs w:val="28"/>
          <w:lang w:val="ru-RU"/>
        </w:rPr>
        <w:t xml:space="preserve"> синтетичните  стимуланти - </w:t>
      </w:r>
      <w:r w:rsidRPr="00C24854">
        <w:rPr>
          <w:color w:val="000000"/>
          <w:sz w:val="28"/>
          <w:szCs w:val="28"/>
          <w:lang w:val="ru-RU"/>
        </w:rPr>
        <w:t>амфетамини и вещества от типа на екс</w:t>
      </w:r>
      <w:r>
        <w:rPr>
          <w:color w:val="000000"/>
          <w:sz w:val="28"/>
          <w:szCs w:val="28"/>
          <w:lang w:val="ru-RU"/>
        </w:rPr>
        <w:t xml:space="preserve">тази. При употребата на кокаин </w:t>
      </w:r>
      <w:r w:rsidRPr="00C24854">
        <w:rPr>
          <w:color w:val="000000"/>
          <w:sz w:val="28"/>
          <w:szCs w:val="28"/>
          <w:lang w:val="ru-RU"/>
        </w:rPr>
        <w:t>също се наблюдава тенденция на увеличение.</w:t>
      </w:r>
    </w:p>
    <w:p w:rsidR="00815C20" w:rsidRPr="00B5190B" w:rsidRDefault="00815C20" w:rsidP="00C24854">
      <w:pPr>
        <w:tabs>
          <w:tab w:val="left" w:pos="9000"/>
        </w:tabs>
        <w:ind w:right="15" w:firstLine="720"/>
        <w:jc w:val="both"/>
        <w:rPr>
          <w:sz w:val="28"/>
          <w:szCs w:val="28"/>
          <w:lang w:val="ru-RU"/>
        </w:rPr>
      </w:pPr>
      <w:r w:rsidRPr="00C24854">
        <w:rPr>
          <w:rFonts w:eastAsia="Batang"/>
          <w:color w:val="000000"/>
          <w:sz w:val="28"/>
          <w:szCs w:val="28"/>
          <w:lang w:val="bg-BG"/>
        </w:rPr>
        <w:t>Младите хора на възраст между 15 и 34 г</w:t>
      </w:r>
      <w:r>
        <w:rPr>
          <w:rFonts w:eastAsia="Batang"/>
          <w:color w:val="000000"/>
          <w:sz w:val="28"/>
          <w:szCs w:val="28"/>
          <w:lang w:val="bg-BG"/>
        </w:rPr>
        <w:t>одини представляват около 80-83</w:t>
      </w:r>
      <w:r w:rsidRPr="00C24854">
        <w:rPr>
          <w:rFonts w:eastAsia="Batang"/>
          <w:color w:val="000000"/>
          <w:sz w:val="28"/>
          <w:szCs w:val="28"/>
          <w:lang w:val="bg-BG"/>
        </w:rPr>
        <w:t xml:space="preserve">% от всички лица във възрастовия диапазон 15-64 години, които поне веднъж в живота си са употребили </w:t>
      </w:r>
      <w:r>
        <w:rPr>
          <w:rFonts w:eastAsia="Batang"/>
          <w:color w:val="000000"/>
          <w:sz w:val="28"/>
          <w:szCs w:val="28"/>
          <w:lang w:val="bg-BG"/>
        </w:rPr>
        <w:t>някакъв наркотик. Между 36 и 39</w:t>
      </w:r>
      <w:r w:rsidRPr="00C24854">
        <w:rPr>
          <w:rFonts w:eastAsia="Batang"/>
          <w:color w:val="000000"/>
          <w:sz w:val="28"/>
          <w:szCs w:val="28"/>
          <w:lang w:val="bg-BG"/>
        </w:rPr>
        <w:t xml:space="preserve">% от студентите и </w:t>
      </w:r>
      <w:r w:rsidRPr="00C24854">
        <w:rPr>
          <w:color w:val="000000"/>
          <w:sz w:val="28"/>
          <w:szCs w:val="28"/>
          <w:lang w:val="ru-RU"/>
        </w:rPr>
        <w:t>учениците от 9-ти до 12-ти</w:t>
      </w:r>
      <w:r>
        <w:rPr>
          <w:color w:val="000000"/>
          <w:sz w:val="28"/>
          <w:szCs w:val="28"/>
          <w:lang w:val="ru-RU"/>
        </w:rPr>
        <w:t xml:space="preserve"> клас поне веднъж в живота си са </w:t>
      </w:r>
      <w:r w:rsidRPr="00C24854">
        <w:rPr>
          <w:color w:val="000000"/>
          <w:sz w:val="28"/>
          <w:szCs w:val="28"/>
          <w:lang w:val="ru-RU"/>
        </w:rPr>
        <w:t>пробвал</w:t>
      </w:r>
      <w:r>
        <w:rPr>
          <w:color w:val="000000"/>
          <w:sz w:val="28"/>
          <w:szCs w:val="28"/>
          <w:lang w:val="ru-RU"/>
        </w:rPr>
        <w:t>и</w:t>
      </w:r>
      <w:r w:rsidRPr="00C24854">
        <w:rPr>
          <w:color w:val="000000"/>
          <w:sz w:val="28"/>
          <w:szCs w:val="28"/>
          <w:lang w:val="ru-RU"/>
        </w:rPr>
        <w:t xml:space="preserve"> някакво наркотично вещество</w:t>
      </w:r>
      <w:r>
        <w:rPr>
          <w:color w:val="000000"/>
          <w:sz w:val="28"/>
          <w:szCs w:val="28"/>
          <w:lang w:val="ru-RU"/>
        </w:rPr>
        <w:t>.</w:t>
      </w:r>
    </w:p>
    <w:p w:rsidR="00815C20" w:rsidRPr="00C24854" w:rsidRDefault="00815C20" w:rsidP="00C24854">
      <w:pPr>
        <w:tabs>
          <w:tab w:val="left" w:pos="9000"/>
        </w:tabs>
        <w:ind w:right="85" w:firstLine="720"/>
        <w:jc w:val="both"/>
        <w:rPr>
          <w:color w:val="000000"/>
          <w:sz w:val="28"/>
          <w:szCs w:val="28"/>
          <w:lang w:val="ru-RU"/>
        </w:rPr>
      </w:pPr>
    </w:p>
    <w:p w:rsidR="00815C20" w:rsidRPr="007948C7" w:rsidRDefault="00815C20" w:rsidP="00C24854">
      <w:pPr>
        <w:tabs>
          <w:tab w:val="left" w:pos="9000"/>
        </w:tabs>
        <w:ind w:right="85"/>
        <w:jc w:val="both"/>
        <w:rPr>
          <w:color w:val="000000"/>
          <w:sz w:val="28"/>
          <w:szCs w:val="28"/>
          <w:lang w:val="ru-RU"/>
        </w:rPr>
      </w:pPr>
      <w:r w:rsidRPr="007948C7">
        <w:rPr>
          <w:rFonts w:eastAsia="Batang"/>
          <w:color w:val="000000"/>
          <w:sz w:val="28"/>
          <w:szCs w:val="28"/>
          <w:lang w:val="ru-RU"/>
        </w:rPr>
        <w:t>1.1.2.</w:t>
      </w:r>
      <w:r w:rsidRPr="007948C7">
        <w:rPr>
          <w:color w:val="000000"/>
          <w:spacing w:val="-2"/>
          <w:sz w:val="28"/>
          <w:szCs w:val="28"/>
          <w:lang w:val="bg-BG"/>
        </w:rPr>
        <w:t xml:space="preserve"> Употреба на нови психоактивни вещества</w:t>
      </w:r>
    </w:p>
    <w:p w:rsidR="00815C20" w:rsidRPr="00C24854" w:rsidRDefault="00815C20" w:rsidP="00C24854">
      <w:pPr>
        <w:tabs>
          <w:tab w:val="left" w:pos="9000"/>
        </w:tabs>
        <w:ind w:right="85"/>
        <w:jc w:val="both"/>
        <w:rPr>
          <w:color w:val="000000"/>
          <w:sz w:val="28"/>
          <w:szCs w:val="28"/>
          <w:lang w:val="ru-RU"/>
        </w:rPr>
      </w:pPr>
    </w:p>
    <w:p w:rsidR="00815C20" w:rsidRPr="00C24854" w:rsidRDefault="00815C20" w:rsidP="00B5190B">
      <w:pPr>
        <w:tabs>
          <w:tab w:val="left" w:pos="9000"/>
        </w:tabs>
        <w:ind w:right="17" w:firstLine="720"/>
        <w:jc w:val="both"/>
        <w:rPr>
          <w:rFonts w:eastAsia="Batang"/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Постепенно нараства употребата на нови психоактивни вещества, известни като „дизайнерски наркотици”. По данни от проучване сред общото население от 15 до 64 години в България (2012</w:t>
      </w:r>
      <w:r>
        <w:rPr>
          <w:color w:val="000000"/>
          <w:sz w:val="28"/>
          <w:szCs w:val="28"/>
          <w:lang w:val="bg-BG"/>
        </w:rPr>
        <w:t xml:space="preserve"> г.</w:t>
      </w:r>
      <w:r w:rsidRPr="00C24854">
        <w:rPr>
          <w:color w:val="000000"/>
          <w:sz w:val="28"/>
          <w:szCs w:val="28"/>
          <w:lang w:val="bg-BG"/>
        </w:rPr>
        <w:t>) общо около 25</w:t>
      </w:r>
      <w:r>
        <w:rPr>
          <w:color w:val="000000"/>
          <w:sz w:val="28"/>
          <w:szCs w:val="28"/>
          <w:lang w:val="bg-BG"/>
        </w:rPr>
        <w:t> </w:t>
      </w:r>
      <w:r w:rsidRPr="00C24854">
        <w:rPr>
          <w:color w:val="000000"/>
          <w:sz w:val="28"/>
          <w:szCs w:val="28"/>
          <w:lang w:val="bg-BG"/>
        </w:rPr>
        <w:t>000</w:t>
      </w:r>
      <w:r>
        <w:rPr>
          <w:color w:val="000000"/>
          <w:sz w:val="28"/>
          <w:szCs w:val="28"/>
          <w:lang w:val="bg-BG"/>
        </w:rPr>
        <w:t xml:space="preserve"> </w:t>
      </w:r>
      <w:r w:rsidRPr="00C24854">
        <w:rPr>
          <w:color w:val="000000"/>
          <w:sz w:val="28"/>
          <w:szCs w:val="28"/>
          <w:lang w:val="bg-BG"/>
        </w:rPr>
        <w:t>български граждани</w:t>
      </w:r>
      <w:r>
        <w:rPr>
          <w:color w:val="000000"/>
          <w:sz w:val="28"/>
          <w:szCs w:val="28"/>
          <w:lang w:val="bg-BG"/>
        </w:rPr>
        <w:t xml:space="preserve"> в този възрастов диапазон (0.5</w:t>
      </w:r>
      <w:r w:rsidRPr="00C24854">
        <w:rPr>
          <w:color w:val="000000"/>
          <w:sz w:val="28"/>
          <w:szCs w:val="28"/>
          <w:lang w:val="bg-BG"/>
        </w:rPr>
        <w:t>%) са употребили поне веднъж през последната година някое от тези вещества. Близо половината от тях (около 12 000) са употребили 1-2 пъти през годината, също толкова са употребявали от 3 до 10 пъти през годината и едва около 1 000 средно по веднъж месечно или по-често.</w:t>
      </w:r>
    </w:p>
    <w:p w:rsidR="00815C20" w:rsidRPr="00C24854" w:rsidRDefault="00815C20" w:rsidP="00C24854">
      <w:pPr>
        <w:tabs>
          <w:tab w:val="left" w:pos="9000"/>
        </w:tabs>
        <w:ind w:firstLine="9000"/>
        <w:jc w:val="both"/>
        <w:rPr>
          <w:rFonts w:eastAsia="Batang"/>
          <w:color w:val="000000"/>
          <w:sz w:val="28"/>
          <w:szCs w:val="28"/>
          <w:lang w:val="bg-BG"/>
        </w:rPr>
      </w:pPr>
    </w:p>
    <w:p w:rsidR="00815C20" w:rsidRPr="007948C7" w:rsidRDefault="00815C20" w:rsidP="00C24854">
      <w:pPr>
        <w:tabs>
          <w:tab w:val="left" w:pos="9000"/>
        </w:tabs>
        <w:ind w:right="85"/>
        <w:jc w:val="both"/>
        <w:rPr>
          <w:rFonts w:eastAsia="Batang"/>
          <w:color w:val="000000"/>
          <w:sz w:val="28"/>
          <w:szCs w:val="28"/>
          <w:lang w:val="en-US"/>
        </w:rPr>
      </w:pPr>
      <w:r w:rsidRPr="007948C7">
        <w:rPr>
          <w:rFonts w:eastAsia="Batang"/>
          <w:color w:val="000000"/>
          <w:sz w:val="28"/>
          <w:szCs w:val="28"/>
          <w:lang w:val="ru-RU"/>
        </w:rPr>
        <w:t>1.1.3.</w:t>
      </w:r>
      <w:r w:rsidRPr="007948C7">
        <w:rPr>
          <w:rFonts w:eastAsia="Batang"/>
          <w:color w:val="000000"/>
          <w:sz w:val="28"/>
          <w:szCs w:val="28"/>
          <w:lang w:val="bg-BG"/>
        </w:rPr>
        <w:t xml:space="preserve"> </w:t>
      </w:r>
      <w:r w:rsidRPr="007948C7">
        <w:rPr>
          <w:color w:val="000000"/>
          <w:sz w:val="28"/>
          <w:szCs w:val="28"/>
          <w:lang w:val="bg-BG"/>
        </w:rPr>
        <w:t>Проблемна употреба на наркотици</w:t>
      </w:r>
    </w:p>
    <w:p w:rsidR="00815C20" w:rsidRPr="00C24854" w:rsidRDefault="00815C20" w:rsidP="00C24854">
      <w:pPr>
        <w:jc w:val="both"/>
        <w:rPr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Хероинът е наркотичното вещество, най-силно свързано с проблемната употреба на наркотици в България, както неизменно е било през последните 20-ина години. Чрез специализирано проучване (2010</w:t>
      </w:r>
      <w:r>
        <w:rPr>
          <w:color w:val="000000"/>
          <w:sz w:val="28"/>
          <w:szCs w:val="28"/>
          <w:lang w:val="bg-BG"/>
        </w:rPr>
        <w:t>г.</w:t>
      </w:r>
      <w:r w:rsidRPr="00C24854">
        <w:rPr>
          <w:color w:val="000000"/>
          <w:sz w:val="28"/>
          <w:szCs w:val="28"/>
          <w:lang w:val="bg-BG"/>
        </w:rPr>
        <w:t>),</w:t>
      </w:r>
      <w:r>
        <w:rPr>
          <w:color w:val="000000"/>
          <w:sz w:val="28"/>
          <w:szCs w:val="28"/>
          <w:lang w:val="bg-BG"/>
        </w:rPr>
        <w:t xml:space="preserve"> </w:t>
      </w:r>
      <w:r w:rsidRPr="00C24854">
        <w:rPr>
          <w:color w:val="000000"/>
          <w:sz w:val="28"/>
          <w:szCs w:val="28"/>
          <w:lang w:val="bg-BG"/>
        </w:rPr>
        <w:t xml:space="preserve">след използване на специфични статистически методи и инструменти беше формирана централна оценка за </w:t>
      </w:r>
      <w:r w:rsidRPr="00C24854">
        <w:rPr>
          <w:b/>
          <w:color w:val="000000"/>
          <w:sz w:val="28"/>
          <w:szCs w:val="28"/>
          <w:lang w:val="bg-BG"/>
        </w:rPr>
        <w:t>31 316 лица, проблемно употребяващи наркотични вещества в България</w:t>
      </w:r>
      <w:r w:rsidRPr="00C24854">
        <w:rPr>
          <w:color w:val="000000"/>
          <w:sz w:val="28"/>
          <w:szCs w:val="28"/>
          <w:lang w:val="bg-BG"/>
        </w:rPr>
        <w:t>. Прилагайки интервал на доверителност</w:t>
      </w:r>
      <w:r>
        <w:rPr>
          <w:color w:val="000000"/>
          <w:sz w:val="28"/>
          <w:szCs w:val="28"/>
          <w:lang w:val="bg-BG"/>
        </w:rPr>
        <w:t xml:space="preserve"> 95</w:t>
      </w:r>
      <w:r w:rsidRPr="00C24854">
        <w:rPr>
          <w:color w:val="000000"/>
          <w:sz w:val="28"/>
          <w:szCs w:val="28"/>
          <w:lang w:val="bg-BG"/>
        </w:rPr>
        <w:t xml:space="preserve">% можем да очертаем по-широк </w:t>
      </w:r>
      <w:r>
        <w:rPr>
          <w:color w:val="000000"/>
          <w:sz w:val="28"/>
          <w:szCs w:val="28"/>
          <w:lang w:val="bg-BG"/>
        </w:rPr>
        <w:t>диапазон на оценката – между 23 </w:t>
      </w:r>
      <w:r w:rsidRPr="00C24854">
        <w:rPr>
          <w:color w:val="000000"/>
          <w:sz w:val="28"/>
          <w:szCs w:val="28"/>
          <w:lang w:val="bg-BG"/>
        </w:rPr>
        <w:t>050 и 42 920 лица. Оценката за относителния дял на проблемно употребяващите в страната към населението на възраст 15-64 г</w:t>
      </w:r>
      <w:r>
        <w:rPr>
          <w:color w:val="000000"/>
          <w:sz w:val="28"/>
          <w:szCs w:val="28"/>
          <w:lang w:val="bg-BG"/>
        </w:rPr>
        <w:t xml:space="preserve">одини е 6 на </w:t>
      </w:r>
      <w:r w:rsidRPr="00C24854">
        <w:rPr>
          <w:color w:val="000000"/>
          <w:sz w:val="28"/>
          <w:szCs w:val="28"/>
          <w:lang w:val="bg-BG"/>
        </w:rPr>
        <w:t>1000 лица от населението, при широк диапазон между 4 и 8 на 1000 лица.</w:t>
      </w:r>
    </w:p>
    <w:p w:rsidR="00815C20" w:rsidRDefault="00815C20" w:rsidP="00C24854">
      <w:pPr>
        <w:tabs>
          <w:tab w:val="left" w:pos="-1800"/>
          <w:tab w:val="num" w:pos="-1620"/>
          <w:tab w:val="left" w:pos="9000"/>
        </w:tabs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bCs/>
          <w:color w:val="000000"/>
          <w:sz w:val="28"/>
          <w:szCs w:val="28"/>
          <w:lang w:val="bg-BG"/>
        </w:rPr>
        <w:t>През периода 2010-2013 г. броят на проблемно употребяващите хероин отбеляза тенденция към постепенно намаляване</w:t>
      </w:r>
      <w:r w:rsidRPr="00C24854">
        <w:rPr>
          <w:color w:val="000000"/>
          <w:sz w:val="28"/>
          <w:szCs w:val="28"/>
          <w:lang w:val="bg-BG"/>
        </w:rPr>
        <w:t>. Наблюдават се тенденции за нарастване бр</w:t>
      </w:r>
      <w:r>
        <w:rPr>
          <w:color w:val="000000"/>
          <w:sz w:val="28"/>
          <w:szCs w:val="28"/>
          <w:lang w:val="bg-BG"/>
        </w:rPr>
        <w:t xml:space="preserve">оя на проблемно употребяващите </w:t>
      </w:r>
      <w:r w:rsidRPr="00C24854">
        <w:rPr>
          <w:color w:val="000000"/>
          <w:sz w:val="28"/>
          <w:szCs w:val="28"/>
          <w:lang w:val="bg-BG"/>
        </w:rPr>
        <w:t>синтетични стимуланти</w:t>
      </w:r>
      <w:r>
        <w:rPr>
          <w:color w:val="000000"/>
          <w:sz w:val="28"/>
          <w:szCs w:val="28"/>
          <w:lang w:val="bg-BG"/>
        </w:rPr>
        <w:t xml:space="preserve"> (най-вече амфетамин) – около 5</w:t>
      </w:r>
      <w:r w:rsidRPr="00C24854">
        <w:rPr>
          <w:color w:val="000000"/>
          <w:sz w:val="28"/>
          <w:szCs w:val="28"/>
          <w:lang w:val="bg-BG"/>
        </w:rPr>
        <w:t xml:space="preserve">000 според споменатото изследване. </w:t>
      </w:r>
    </w:p>
    <w:p w:rsidR="00815C20" w:rsidRPr="00C24854" w:rsidRDefault="00815C20" w:rsidP="00C24854">
      <w:pPr>
        <w:tabs>
          <w:tab w:val="left" w:pos="-1800"/>
          <w:tab w:val="num" w:pos="-1620"/>
          <w:tab w:val="left" w:pos="9000"/>
        </w:tabs>
        <w:ind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При употребата на кокаин </w:t>
      </w:r>
      <w:r w:rsidRPr="00C24854">
        <w:rPr>
          <w:color w:val="000000"/>
          <w:sz w:val="28"/>
          <w:szCs w:val="28"/>
          <w:lang w:val="ru-RU"/>
        </w:rPr>
        <w:t>се наблюдава тенденция на леко увеличение.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C24854">
        <w:rPr>
          <w:color w:val="000000"/>
          <w:sz w:val="28"/>
          <w:szCs w:val="28"/>
          <w:lang w:val="bg-BG"/>
        </w:rPr>
        <w:t>По-голямата част (около две трети) от проблемно употребяващите (най-вече хероин) използват инжекционната форма на прием.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Продължава да нараства интензивната форма на употреба на марихуана. От много години данните сочат, че марихуаната е най-масово ползваното незаконно наркотично вещество в България. По оценка на базата на проучване (2012</w:t>
      </w:r>
      <w:r>
        <w:rPr>
          <w:color w:val="000000"/>
          <w:sz w:val="28"/>
          <w:szCs w:val="28"/>
          <w:lang w:val="bg-BG"/>
        </w:rPr>
        <w:t xml:space="preserve"> г.) около 0.2</w:t>
      </w:r>
      <w:r w:rsidRPr="00C24854">
        <w:rPr>
          <w:color w:val="000000"/>
          <w:sz w:val="28"/>
          <w:szCs w:val="28"/>
          <w:lang w:val="bg-BG"/>
        </w:rPr>
        <w:t xml:space="preserve">% от </w:t>
      </w:r>
      <w:r>
        <w:rPr>
          <w:color w:val="000000"/>
          <w:sz w:val="28"/>
          <w:szCs w:val="28"/>
          <w:lang w:val="bg-BG"/>
        </w:rPr>
        <w:t xml:space="preserve">населението 15-64 години (или 9 000 </w:t>
      </w:r>
      <w:r w:rsidRPr="00C24854">
        <w:rPr>
          <w:color w:val="000000"/>
          <w:sz w:val="28"/>
          <w:szCs w:val="28"/>
          <w:lang w:val="bg-BG"/>
        </w:rPr>
        <w:t xml:space="preserve">– 11 000) са употребявали марихуана ежедневно или почти ежедневно </w:t>
      </w:r>
      <w:r>
        <w:rPr>
          <w:color w:val="000000"/>
          <w:sz w:val="28"/>
          <w:szCs w:val="28"/>
          <w:lang w:val="bg-BG"/>
        </w:rPr>
        <w:t>през последния месец, а още 0.3</w:t>
      </w:r>
      <w:r w:rsidRPr="00C24854">
        <w:rPr>
          <w:color w:val="000000"/>
          <w:sz w:val="28"/>
          <w:szCs w:val="28"/>
          <w:lang w:val="bg-BG"/>
        </w:rPr>
        <w:t>% (или 14 000 – 16 000) са употребявали повече от 9 дни, но не ежедневно.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Pr="007948C7" w:rsidRDefault="00815C20" w:rsidP="00C24854">
      <w:pPr>
        <w:jc w:val="both"/>
        <w:rPr>
          <w:color w:val="000000"/>
          <w:sz w:val="28"/>
          <w:szCs w:val="28"/>
          <w:lang w:val="bg-BG"/>
        </w:rPr>
      </w:pPr>
      <w:r w:rsidRPr="007948C7">
        <w:rPr>
          <w:rFonts w:eastAsia="Batang"/>
          <w:color w:val="000000"/>
          <w:sz w:val="28"/>
          <w:szCs w:val="28"/>
          <w:lang w:val="ru-RU"/>
        </w:rPr>
        <w:t>1.1.4.</w:t>
      </w:r>
      <w:r w:rsidRPr="007948C7">
        <w:rPr>
          <w:color w:val="000000"/>
          <w:sz w:val="28"/>
          <w:szCs w:val="28"/>
          <w:lang w:val="bg-BG"/>
        </w:rPr>
        <w:t xml:space="preserve"> Здравни последици от употребата на наркотици</w:t>
      </w:r>
    </w:p>
    <w:p w:rsidR="00815C20" w:rsidRPr="00C24854" w:rsidRDefault="00815C20" w:rsidP="00C24854">
      <w:pPr>
        <w:jc w:val="both"/>
        <w:rPr>
          <w:color w:val="000000"/>
          <w:sz w:val="28"/>
          <w:szCs w:val="28"/>
          <w:lang w:val="bg-BG"/>
        </w:rPr>
      </w:pPr>
    </w:p>
    <w:p w:rsidR="00815C20" w:rsidRPr="00C24854" w:rsidRDefault="00815C20" w:rsidP="009860E8">
      <w:pPr>
        <w:ind w:firstLine="720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В</w:t>
      </w:r>
      <w:r w:rsidRPr="00C24854">
        <w:rPr>
          <w:color w:val="000000"/>
          <w:sz w:val="28"/>
          <w:szCs w:val="28"/>
          <w:lang w:val="bg-BG"/>
        </w:rPr>
        <w:t xml:space="preserve"> България</w:t>
      </w:r>
      <w:r>
        <w:rPr>
          <w:color w:val="000000"/>
          <w:sz w:val="28"/>
          <w:szCs w:val="28"/>
          <w:lang w:val="bg-BG"/>
        </w:rPr>
        <w:t xml:space="preserve"> броят на новооткритите случаи на </w:t>
      </w:r>
      <w:r w:rsidRPr="00C24854">
        <w:rPr>
          <w:color w:val="000000"/>
          <w:sz w:val="28"/>
          <w:szCs w:val="28"/>
          <w:lang w:val="bg-BG"/>
        </w:rPr>
        <w:t>ХИВ сред ин</w:t>
      </w:r>
      <w:r>
        <w:rPr>
          <w:color w:val="000000"/>
          <w:sz w:val="28"/>
          <w:szCs w:val="28"/>
          <w:lang w:val="bg-BG"/>
        </w:rPr>
        <w:t>жекционно</w:t>
      </w:r>
      <w:r w:rsidRPr="00C24854">
        <w:rPr>
          <w:color w:val="000000"/>
          <w:sz w:val="28"/>
          <w:szCs w:val="28"/>
          <w:lang w:val="bg-BG"/>
        </w:rPr>
        <w:t xml:space="preserve"> употребяващите наркотици</w:t>
      </w:r>
      <w:r>
        <w:rPr>
          <w:color w:val="000000"/>
          <w:sz w:val="28"/>
          <w:szCs w:val="28"/>
          <w:lang w:val="bg-BG"/>
        </w:rPr>
        <w:t xml:space="preserve"> бележи тенденция за намаляване</w:t>
      </w:r>
      <w:r w:rsidRPr="00C24854">
        <w:rPr>
          <w:color w:val="000000"/>
          <w:sz w:val="28"/>
          <w:szCs w:val="28"/>
          <w:lang w:val="bg-BG"/>
        </w:rPr>
        <w:t xml:space="preserve">. Броят на новорегистрираните </w:t>
      </w:r>
      <w:r>
        <w:rPr>
          <w:sz w:val="28"/>
          <w:szCs w:val="28"/>
          <w:lang w:val="bg-BG"/>
        </w:rPr>
        <w:t xml:space="preserve">ХИВ-серопозитивни </w:t>
      </w:r>
      <w:r w:rsidRPr="00C24854">
        <w:rPr>
          <w:color w:val="000000"/>
          <w:sz w:val="28"/>
          <w:szCs w:val="28"/>
          <w:lang w:val="bg-BG"/>
        </w:rPr>
        <w:t>през 2012 г. е 4</w:t>
      </w:r>
      <w:r>
        <w:rPr>
          <w:color w:val="000000"/>
          <w:sz w:val="28"/>
          <w:szCs w:val="28"/>
          <w:lang w:val="bg-BG"/>
        </w:rPr>
        <w:t>1</w:t>
      </w:r>
      <w:r w:rsidRPr="00C24854">
        <w:rPr>
          <w:color w:val="000000"/>
          <w:sz w:val="28"/>
          <w:szCs w:val="28"/>
          <w:lang w:val="bg-BG"/>
        </w:rPr>
        <w:t xml:space="preserve"> лица </w:t>
      </w:r>
      <w:r>
        <w:rPr>
          <w:color w:val="000000"/>
          <w:sz w:val="28"/>
          <w:szCs w:val="28"/>
          <w:lang w:val="bg-BG"/>
        </w:rPr>
        <w:t>(26%), (</w:t>
      </w:r>
      <w:r w:rsidRPr="00C24854">
        <w:rPr>
          <w:color w:val="000000"/>
          <w:sz w:val="28"/>
          <w:szCs w:val="28"/>
          <w:lang w:val="bg-BG"/>
        </w:rPr>
        <w:t>през 2007 г. той е бил 4</w:t>
      </w:r>
      <w:r>
        <w:rPr>
          <w:color w:val="000000"/>
          <w:sz w:val="28"/>
          <w:szCs w:val="28"/>
          <w:lang w:val="bg-BG"/>
        </w:rPr>
        <w:t>5(35%</w:t>
      </w:r>
      <w:r w:rsidRPr="00C24854">
        <w:rPr>
          <w:color w:val="000000"/>
          <w:sz w:val="28"/>
          <w:szCs w:val="28"/>
          <w:lang w:val="bg-BG"/>
        </w:rPr>
        <w:t>).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Наблюдава се тенденция на намаляване на броя на смъртните случаи, свързани с употреба на наркотици. Според официалната статистика през 2011 г. са регистрирани 25 такива смъртни случая в страната, докато през 2007 г. са били 52, а през 2008 г. - 74.</w:t>
      </w:r>
    </w:p>
    <w:p w:rsidR="00815C20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jc w:val="both"/>
        <w:rPr>
          <w:b/>
          <w:color w:val="000000"/>
          <w:sz w:val="28"/>
          <w:szCs w:val="28"/>
          <w:u w:val="single"/>
          <w:lang w:val="bg-BG"/>
        </w:rPr>
      </w:pPr>
      <w:r>
        <w:rPr>
          <w:b/>
          <w:color w:val="000000"/>
          <w:sz w:val="28"/>
          <w:szCs w:val="28"/>
          <w:lang w:val="bg-BG"/>
        </w:rPr>
        <w:t>1.2.</w:t>
      </w:r>
      <w:r w:rsidRPr="00C24854">
        <w:rPr>
          <w:b/>
          <w:color w:val="000000"/>
          <w:sz w:val="28"/>
          <w:szCs w:val="28"/>
          <w:lang w:val="bg-BG"/>
        </w:rPr>
        <w:t xml:space="preserve"> </w:t>
      </w:r>
      <w:r w:rsidRPr="00275755">
        <w:rPr>
          <w:b/>
          <w:color w:val="000000"/>
          <w:sz w:val="28"/>
          <w:szCs w:val="28"/>
          <w:lang w:val="bg-BG"/>
        </w:rPr>
        <w:t>В областта на незаконния трафик и разпространението на наркотици</w:t>
      </w:r>
    </w:p>
    <w:p w:rsidR="00815C20" w:rsidRPr="00C24854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C24854">
        <w:rPr>
          <w:color w:val="000000"/>
          <w:sz w:val="28"/>
          <w:szCs w:val="28"/>
          <w:lang w:val="ru-RU"/>
        </w:rPr>
        <w:t xml:space="preserve">Последните години поднесоха нови предизвикателства, </w:t>
      </w:r>
      <w:r w:rsidRPr="00C24854">
        <w:rPr>
          <w:color w:val="000000"/>
          <w:sz w:val="28"/>
          <w:szCs w:val="28"/>
          <w:lang w:val="bg-BG"/>
        </w:rPr>
        <w:t>касаещи</w:t>
      </w:r>
      <w:r w:rsidRPr="00C24854">
        <w:rPr>
          <w:color w:val="000000"/>
          <w:sz w:val="28"/>
          <w:szCs w:val="28"/>
          <w:lang w:val="ru-RU"/>
        </w:rPr>
        <w:t xml:space="preserve"> наркотиците - нараства динамиката на поява на нови психоактивни вещества, появяват се нови химикали за тяхното производство, нови начини на трафикиране и иновационни разпределителни канали. България е транзитна страна за всички видове наркотици. Интензивността и динамиката на наркотрафика през страната са свързани основно с търсенето и предлагането на нелегалните пазари в Европа и Близкия Изток, а така също са в зависимост и от ефективното противодействие на правоохранителните органи. </w:t>
      </w:r>
    </w:p>
    <w:p w:rsidR="00815C20" w:rsidRPr="00C24854" w:rsidRDefault="00815C20" w:rsidP="00C24854">
      <w:pPr>
        <w:pStyle w:val="BodyText3"/>
        <w:ind w:firstLine="720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България отчита сериозната опасност, която представлява трафика на наркотици в и през страната. Голяма част от организираните престъпни групи, осъществяващи незаконни дейности с наркотици, извършват и други видове трансгранични престъпления – стокова контрабанда, икономически престъпления, пране на пари и други. Те често променят тенденциите и начините за използване територията на страната ни за временно съхранение и транзит на незаконни наркотични вещества и прекурсори. През последните години се налага трайната тенденция за все по-активно участие на български граждани, включително и на високи нива, в мрежите на престъпни наркогрупировки, осъществяващи дейност в световен мащаб.</w:t>
      </w:r>
    </w:p>
    <w:p w:rsidR="00815C20" w:rsidRPr="00C24854" w:rsidRDefault="00815C20" w:rsidP="00C24854">
      <w:pPr>
        <w:pStyle w:val="BodyText3"/>
        <w:ind w:firstLine="720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 xml:space="preserve">Традиционно най-често трафикираният наркотик през територията на България е хероинът. През последните години обаче се наблюдава рязък спад по отношение както на задържаните количества, така и на броя на залавянията, констатирани на границите на страната ни. </w:t>
      </w:r>
      <w:r>
        <w:rPr>
          <w:color w:val="000000"/>
          <w:sz w:val="28"/>
          <w:szCs w:val="28"/>
        </w:rPr>
        <w:t>Към средата на 2013 г. е</w:t>
      </w:r>
      <w:r w:rsidRPr="00C24854">
        <w:rPr>
          <w:color w:val="000000"/>
          <w:sz w:val="28"/>
          <w:szCs w:val="28"/>
        </w:rPr>
        <w:t>дна от основните причини за тази тенденция е нарастване на задържаните количества суров опиум и хероин в Афганистан и Иран. Според доклада на UNODC от 2009 г. в Иран се задържат около 25% от общото количество хероин в света. Турция също отчита многократно увеличение на количествата хероин, конфискувани от нейните правоохранителни органи през последните години, като след 2008 г. турските митници започнаха да залавят и значителни количества опиум и хероин на турско – иранската граница. Всичко това води до спад в залавянията на хероин не само в България, но и в другите държави в Централна и Западна Европа.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ru-RU"/>
        </w:rPr>
        <w:t>През последните години се отчита засилване на транзитния трафик на екстази през територията на Република България. При регистрираните случаи е установено, че страни доставчици на наркотичното вещество са Кралство Холандия и Белгия, като наркотичното вещество е предназначено за страни от Близкия Изток и Турция. Установено е, че количествата екстази незаконно се пренасят по същите престъпни канали и от същите престъпни групи, които трафикират хероин от Република Турция за страни от Западна Европа. Територията на страната е използвана и за складиране и последващ трафик на лекарствени средства към страни от Централна и Западна Европа за производство на наркотични вещества /метамфетамин/.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C24854">
        <w:rPr>
          <w:bCs/>
          <w:color w:val="000000"/>
          <w:sz w:val="28"/>
          <w:szCs w:val="28"/>
          <w:lang w:val="bg-BG"/>
        </w:rPr>
        <w:t xml:space="preserve">Запазва се тенденцията, установена през последните няколко години, характеризираща </w:t>
      </w:r>
      <w:r w:rsidRPr="00C24854">
        <w:rPr>
          <w:bCs/>
          <w:color w:val="000000"/>
          <w:sz w:val="28"/>
          <w:szCs w:val="28"/>
          <w:lang w:val="ru-RU"/>
        </w:rPr>
        <w:t xml:space="preserve">се с появата на малки самостоятелни групи, които се снабдяват с наркотични вещества чрез свои канали и сами ги пласират на вътрешния пазар. </w:t>
      </w:r>
      <w:r w:rsidRPr="00C24854">
        <w:rPr>
          <w:color w:val="000000"/>
          <w:sz w:val="28"/>
          <w:szCs w:val="28"/>
          <w:lang w:val="ru-RU"/>
        </w:rPr>
        <w:t xml:space="preserve">При извършването на престъпна дейност, свързана с разпространение на наркотични вещества, действащите групи си взаимодействат с други такива на територията на цялата страна. Криминалните контакти в повечето случаи са свързани със снабдяването и доставката на един или друг вид наркотично вещество. Голяма част от престъпните групи са диференцирани в зависимост от разпространявания наркотик. 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ru-RU"/>
        </w:rPr>
        <w:t xml:space="preserve">Забелязва се тенденция организираните престъпни групи, ангажирани с разпространение на наркотични вещества в частност канабис да организират и самото  отглеждане на наркотичното вещество в специално пригодени за това места тип </w:t>
      </w:r>
      <w:r w:rsidRPr="00C24854">
        <w:rPr>
          <w:color w:val="000000"/>
          <w:sz w:val="28"/>
          <w:szCs w:val="28"/>
          <w:lang w:val="bg-BG"/>
        </w:rPr>
        <w:t>„оранжерии” в домашни условия. Поради малкото вложение и бързата възвръщаемост на парични средства се създават предпоставки все повече престъпни формирования да насочат дейността си именно към отглеждане на канабис на закрито с цел последващо му пласиране на вътрешния пазар.</w:t>
      </w:r>
    </w:p>
    <w:p w:rsidR="00815C20" w:rsidRPr="00C24854" w:rsidRDefault="00815C20" w:rsidP="00C24854">
      <w:pPr>
        <w:pStyle w:val="BodyText3"/>
        <w:ind w:firstLine="720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 xml:space="preserve">През 2010 г. правоприлагащите органи за първи път се сблъскаха с проблема </w:t>
      </w:r>
      <w:r w:rsidRPr="00C24854">
        <w:rPr>
          <w:b/>
          <w:color w:val="000000"/>
          <w:sz w:val="28"/>
          <w:szCs w:val="28"/>
        </w:rPr>
        <w:t>„дизайнерски наркотици”</w:t>
      </w:r>
      <w:r w:rsidRPr="00C24854">
        <w:rPr>
          <w:color w:val="000000"/>
          <w:sz w:val="28"/>
          <w:szCs w:val="28"/>
        </w:rPr>
        <w:t>. Дизайнерските наркотици са опит да се избегне правния контрол чрез промяна в химическия състав на познатите синтетични наркотици. Пристрастяването към тях е същото като към „традиционните” и дори се увеличава, което привлича злоупотребяващите с наркотични вещества. В редица места в страната започнаха да се появяват обекти, предлагащи широка гама от „неконтролирани” субстанции. За международна търговияс новите синтетични наркотици най-разпространеният начин е Интернет търговията. Този метод осигурява както лесен достъп до предлаганите вещества, така и анонимност и безопасност за участниците в търговията.</w:t>
      </w:r>
    </w:p>
    <w:p w:rsidR="00815C20" w:rsidRPr="00C24854" w:rsidRDefault="00815C20" w:rsidP="00C24854">
      <w:pPr>
        <w:pStyle w:val="BodyText3"/>
        <w:ind w:firstLine="720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По отношение контрола на тези вещества не е налице единно пряко приложимо европейско законодателство. Предвид бързо развиващите се тенденции за нелегален трафик и пазар на тези вещества, през 2011 г. бяха приети промени в Закона за контрол върху наркотичните вещества и прекурсорите и създадена нова Наредба на Министерския съвет за класифициране на веществата като наркотични, които регламентират максимално гъвкав контрол върху новопоявяващите се наркотични вещества. По този начин в момента в рамките на ЕС България притежава един от най-ефективните контролни механизми върху такива вещества.</w:t>
      </w:r>
    </w:p>
    <w:p w:rsidR="00815C20" w:rsidRPr="00C24854" w:rsidRDefault="00815C20" w:rsidP="00C24854">
      <w:pPr>
        <w:pStyle w:val="BodyText3"/>
        <w:ind w:firstLine="720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Към настоящия момент в Република България няма установени случаи на отклоняване на прекурсори от легалното производство и търговия. Контролът над операторите с прекурсори на наркотични вещества се осъществява посредством мерки, предвидени в националното и Европейското законодателство в областта на прекурсорите и се подпомага от редица инструменти, предоставени от Международния съвет за контрол на наркотиците. България е една от 136-те страни, регистрирани и ползващи Система за предварително уведомяване при износ на прекурсори (Pen-Online). Системата позволява комуникация в реално време между държавите и намалява възможностите за отклоняване на прекурсори за нелегални цели от легалната международна търговия.</w:t>
      </w:r>
    </w:p>
    <w:p w:rsidR="00815C20" w:rsidRPr="00C24854" w:rsidRDefault="00815C20" w:rsidP="00C24854">
      <w:pPr>
        <w:pStyle w:val="BodyText3"/>
        <w:ind w:firstLine="720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Огромно предизвикателство са новите глобални тенденции за появата на нови химически вещества, използвани за производство на синтетични наркотици, заместващи поставените вече под международен контрол прекурсори. За първи път в България през 2011 г. и 2012 г. бяха констатирани няколко случая на внос от Китай на химикали като формамид (17 тона) и α-фенилацетацетонитрил – APAAN (940 кг), които са изходни суровини (пре-прекурсори) за производство на амфетамин. Посочените количества могат да послужат за производство на незаконни стимуланти на стойност десетки милиона евро. Във връзка с необходимостта от въвеждането на контрол върху споменатите вещества, както и върху други вещества, използвани за производство на синтетични наркотици, с решение на Националния съвет по наркотичните вещества предстои да бъдат предприети съответни законодателни промени.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В отговор на бързо променящите се тенденции за появата на нови вещества, заместващи прекурсорите, е разработена и е в действие система за съобщаване на случаи на залавяне на прекурсори и други вещества (</w:t>
      </w:r>
      <w:r w:rsidRPr="00C24854">
        <w:rPr>
          <w:color w:val="000000"/>
          <w:sz w:val="28"/>
          <w:szCs w:val="28"/>
        </w:rPr>
        <w:t>PICS</w:t>
      </w:r>
      <w:r w:rsidRPr="00C24854">
        <w:rPr>
          <w:color w:val="000000"/>
          <w:sz w:val="28"/>
          <w:szCs w:val="28"/>
          <w:lang w:val="bg-BG"/>
        </w:rPr>
        <w:t>), за които се установява, че се използват в нелегално производство на наркотици. Компетентните национални органи имат възможност за защитен достъп и обмен на информация в реално време посредством системата, както и възможност за иницииране на двустранни и регионални разследвания на случаи на изземане и отклоняване на прекурсори и други заместващи ги неконтролирани субстанции.</w:t>
      </w:r>
    </w:p>
    <w:p w:rsidR="00815C20" w:rsidRPr="00275755" w:rsidRDefault="00815C20" w:rsidP="00C24854">
      <w:pPr>
        <w:jc w:val="both"/>
        <w:rPr>
          <w:color w:val="000000"/>
          <w:sz w:val="28"/>
          <w:szCs w:val="28"/>
          <w:u w:val="single"/>
          <w:lang w:val="bg-BG"/>
        </w:rPr>
      </w:pPr>
      <w:r w:rsidRPr="00C24854">
        <w:rPr>
          <w:color w:val="000000"/>
          <w:sz w:val="28"/>
          <w:szCs w:val="28"/>
          <w:lang w:val="bg-BG"/>
        </w:rPr>
        <w:br w:type="page"/>
      </w:r>
      <w:r>
        <w:rPr>
          <w:b/>
          <w:color w:val="000000"/>
          <w:sz w:val="28"/>
          <w:szCs w:val="28"/>
          <w:lang w:val="bg-BG"/>
        </w:rPr>
        <w:t>2</w:t>
      </w:r>
      <w:r w:rsidRPr="00C24854">
        <w:rPr>
          <w:b/>
          <w:color w:val="000000"/>
          <w:sz w:val="28"/>
          <w:szCs w:val="28"/>
          <w:lang w:val="bg-BG"/>
        </w:rPr>
        <w:t>.</w:t>
      </w:r>
      <w:r>
        <w:rPr>
          <w:b/>
          <w:color w:val="000000"/>
          <w:sz w:val="28"/>
          <w:szCs w:val="28"/>
          <w:lang w:val="bg-BG"/>
        </w:rPr>
        <w:t xml:space="preserve"> </w:t>
      </w:r>
      <w:r w:rsidRPr="00275755">
        <w:rPr>
          <w:b/>
          <w:color w:val="000000"/>
          <w:sz w:val="28"/>
          <w:szCs w:val="28"/>
          <w:lang w:val="bg-BG"/>
        </w:rPr>
        <w:t>Анализ на дейността</w:t>
      </w:r>
      <w:r>
        <w:rPr>
          <w:b/>
          <w:color w:val="000000"/>
          <w:sz w:val="28"/>
          <w:szCs w:val="28"/>
          <w:lang w:val="bg-BG"/>
        </w:rPr>
        <w:t xml:space="preserve"> в</w:t>
      </w:r>
      <w:r w:rsidRPr="00275755">
        <w:rPr>
          <w:color w:val="000000"/>
          <w:sz w:val="28"/>
          <w:szCs w:val="28"/>
          <w:lang w:val="bg-BG"/>
        </w:rPr>
        <w:t xml:space="preserve"> </w:t>
      </w:r>
      <w:r w:rsidRPr="00275755">
        <w:rPr>
          <w:b/>
          <w:color w:val="000000"/>
          <w:sz w:val="28"/>
          <w:szCs w:val="28"/>
          <w:lang w:val="bg-BG"/>
        </w:rPr>
        <w:t>областта на намаляване търсенето на наркотици</w:t>
      </w:r>
    </w:p>
    <w:p w:rsidR="00815C20" w:rsidRPr="00C24854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</w:p>
    <w:p w:rsidR="00815C20" w:rsidRPr="00C24854" w:rsidRDefault="00815C20" w:rsidP="00C24854">
      <w:pPr>
        <w:pStyle w:val="BodyTextIndent"/>
        <w:ind w:firstLine="720"/>
        <w:rPr>
          <w:b/>
          <w:i/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Намаляване търсенето на наркотици обхваща спектър от равни по значение и взаимно допълващи се мерки в областта на превенция, ранни интервенции, лечение, психосоциална рехабилитация, социална реинтеграция, намаляване на здравните и социални вреди и ограничаване на рисковете по отношение на употребата на наркотични вещества.</w:t>
      </w:r>
    </w:p>
    <w:p w:rsidR="00815C20" w:rsidRPr="00C24854" w:rsidRDefault="00815C20" w:rsidP="00C24854">
      <w:pPr>
        <w:pStyle w:val="BodyTextIndent"/>
        <w:ind w:firstLine="720"/>
        <w:rPr>
          <w:b/>
          <w:i/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Целта на дейностите в тази област е подобряване на общественото здраве, на здравето и социалното функциониране на отделния човек, повишаване степента на защитеност и сигурност на обществото към разпространението на наркотици, чрез предприем</w:t>
      </w:r>
      <w:r>
        <w:rPr>
          <w:color w:val="000000"/>
          <w:sz w:val="28"/>
          <w:szCs w:val="28"/>
        </w:rPr>
        <w:t xml:space="preserve">ане на балансиран и интегриран </w:t>
      </w:r>
      <w:r w:rsidRPr="00C24854">
        <w:rPr>
          <w:color w:val="000000"/>
          <w:sz w:val="28"/>
          <w:szCs w:val="28"/>
        </w:rPr>
        <w:t>подход по отношение на проблема с наркотиците и наркоманиите и чрез осигуряване на надеждни и ефикасни методи за намаляване на търсенето на незаконни наркотични вещества.</w:t>
      </w:r>
    </w:p>
    <w:p w:rsidR="00815C20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</w:p>
    <w:p w:rsidR="00815C20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  <w:r w:rsidRPr="00C24854">
        <w:rPr>
          <w:b/>
          <w:color w:val="000000"/>
          <w:sz w:val="28"/>
          <w:szCs w:val="28"/>
        </w:rPr>
        <w:t>Постижения:</w:t>
      </w:r>
    </w:p>
    <w:p w:rsidR="00815C20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</w:rPr>
        <w:t>През периода на реализиране на Националната стратегия за борба с наркотиците 2009 – 2013 година, се постигна положително развитие на дейностите в следните области:</w:t>
      </w:r>
    </w:p>
    <w:p w:rsidR="00815C20" w:rsidRPr="00EF1771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Default="00815C20" w:rsidP="00C01C6A">
      <w:pPr>
        <w:jc w:val="both"/>
        <w:rPr>
          <w:color w:val="000000"/>
          <w:sz w:val="28"/>
          <w:szCs w:val="28"/>
          <w:u w:val="single"/>
          <w:lang w:val="bg-BG"/>
        </w:rPr>
      </w:pPr>
      <w:r w:rsidRPr="00C24854">
        <w:rPr>
          <w:color w:val="000000"/>
          <w:sz w:val="28"/>
          <w:szCs w:val="28"/>
          <w:u w:val="single"/>
        </w:rPr>
        <w:t>Превенция:</w:t>
      </w:r>
    </w:p>
    <w:p w:rsidR="00815C20" w:rsidRPr="0018166D" w:rsidRDefault="00815C20" w:rsidP="00C24854">
      <w:pPr>
        <w:jc w:val="both"/>
        <w:rPr>
          <w:color w:val="000000"/>
          <w:sz w:val="28"/>
          <w:szCs w:val="28"/>
          <w:u w:val="single"/>
          <w:lang w:val="bg-BG"/>
        </w:rPr>
      </w:pP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При индикативната превенция се въведе използването на скринингови въпросници, ранни и кратки интервенции и мотивационно интервюиране като подходи за работа, свързани с ранна идентификация и мотивиране за промяна на поведението.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Създадени са </w:t>
      </w:r>
      <w:r w:rsidRPr="00C24854">
        <w:rPr>
          <w:color w:val="000000"/>
          <w:sz w:val="28"/>
          <w:szCs w:val="28"/>
        </w:rPr>
        <w:t xml:space="preserve">две програми за работа с деца и юноши, експериментиращи или злоупотребяващи с психоактивни вещества и техните родители. </w:t>
      </w:r>
    </w:p>
    <w:p w:rsidR="00815C20" w:rsidRPr="00CB3595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</w:rPr>
        <w:t>В областта на селективната превенция се създадоха и продължават да функционират две телефонни линии и Интернет - чат за консултиране и насочване по въпросите на зависимостта къ</w:t>
      </w:r>
      <w:r>
        <w:rPr>
          <w:color w:val="000000"/>
          <w:sz w:val="28"/>
          <w:szCs w:val="28"/>
        </w:rPr>
        <w:t>м наркотични вещества и алкохол</w:t>
      </w:r>
      <w:r>
        <w:rPr>
          <w:color w:val="000000"/>
          <w:sz w:val="28"/>
          <w:szCs w:val="28"/>
          <w:lang w:val="bg-BG"/>
        </w:rPr>
        <w:t xml:space="preserve"> към НЦН и неправителствена организация.</w:t>
      </w:r>
    </w:p>
    <w:p w:rsidR="00815C20" w:rsidRPr="00C24854" w:rsidRDefault="00815C20" w:rsidP="00C24854">
      <w:pPr>
        <w:ind w:firstLine="720"/>
        <w:jc w:val="both"/>
        <w:rPr>
          <w:bCs/>
          <w:color w:val="000000"/>
          <w:sz w:val="28"/>
          <w:szCs w:val="28"/>
          <w:lang w:val="bg-BG"/>
        </w:rPr>
      </w:pPr>
      <w:r w:rsidRPr="00C24854">
        <w:rPr>
          <w:bCs/>
          <w:color w:val="000000"/>
          <w:sz w:val="28"/>
          <w:szCs w:val="28"/>
          <w:lang w:val="bg-BG"/>
        </w:rPr>
        <w:t xml:space="preserve">За провеждане на политиката по наркотиците на местно ниво са изградени и функционират 27 Общински съвети по наркотични вещества (ОбСНВ). </w:t>
      </w:r>
      <w:r w:rsidRPr="00C24854">
        <w:rPr>
          <w:color w:val="000000"/>
          <w:sz w:val="28"/>
          <w:szCs w:val="28"/>
          <w:lang w:val="bg-BG"/>
        </w:rPr>
        <w:t xml:space="preserve">Основни дейности, които се осъществяват от </w:t>
      </w:r>
      <w:r w:rsidRPr="00C24854">
        <w:rPr>
          <w:bCs/>
          <w:color w:val="000000"/>
          <w:sz w:val="28"/>
          <w:szCs w:val="28"/>
          <w:lang w:val="bg-BG"/>
        </w:rPr>
        <w:t xml:space="preserve">ОбСНВ са  разработване, осигуряване и координиране изпълнението на общински програми за борба със злоупотребата с наркотични вещества. </w:t>
      </w:r>
    </w:p>
    <w:p w:rsidR="00815C20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 xml:space="preserve">Към ОбСНВ са създадени и функционират Превантивно-информационни центрове </w:t>
      </w:r>
      <w:r w:rsidRPr="00C24854">
        <w:rPr>
          <w:color w:val="000000"/>
          <w:sz w:val="28"/>
          <w:szCs w:val="28"/>
          <w:u w:val="single"/>
          <w:lang w:val="bg-BG"/>
        </w:rPr>
        <w:t>(</w:t>
      </w:r>
      <w:r w:rsidRPr="00C24854">
        <w:rPr>
          <w:color w:val="000000"/>
          <w:sz w:val="28"/>
          <w:szCs w:val="28"/>
          <w:lang w:val="bg-BG"/>
        </w:rPr>
        <w:t>ПИЦ), които осъществяват превантивни и информационни дейности на местно ниво.</w:t>
      </w:r>
    </w:p>
    <w:p w:rsidR="00815C20" w:rsidRDefault="00815C20" w:rsidP="00C24854">
      <w:pPr>
        <w:ind w:firstLine="720"/>
        <w:jc w:val="both"/>
        <w:rPr>
          <w:bCs/>
          <w:color w:val="000000"/>
          <w:sz w:val="28"/>
          <w:szCs w:val="28"/>
          <w:lang w:val="bg-BG"/>
        </w:rPr>
      </w:pPr>
    </w:p>
    <w:p w:rsidR="00815C20" w:rsidRDefault="00815C20" w:rsidP="00C24854">
      <w:pPr>
        <w:jc w:val="both"/>
        <w:rPr>
          <w:color w:val="000000"/>
          <w:sz w:val="28"/>
          <w:szCs w:val="28"/>
          <w:u w:val="single"/>
          <w:lang w:val="bg-BG"/>
        </w:rPr>
      </w:pPr>
      <w:r w:rsidRPr="00C24854">
        <w:rPr>
          <w:color w:val="000000"/>
          <w:sz w:val="28"/>
          <w:szCs w:val="28"/>
          <w:u w:val="single"/>
        </w:rPr>
        <w:t>Лечение</w:t>
      </w:r>
      <w:r w:rsidRPr="00C24854">
        <w:rPr>
          <w:color w:val="000000"/>
          <w:sz w:val="28"/>
          <w:szCs w:val="28"/>
          <w:u w:val="single"/>
          <w:lang w:val="bg-BG"/>
        </w:rPr>
        <w:t xml:space="preserve"> и психосоциална рехабилитация</w:t>
      </w:r>
      <w:r w:rsidRPr="00C24854">
        <w:rPr>
          <w:color w:val="000000"/>
          <w:sz w:val="28"/>
          <w:szCs w:val="28"/>
          <w:u w:val="single"/>
        </w:rPr>
        <w:t>:</w:t>
      </w:r>
    </w:p>
    <w:p w:rsidR="00815C20" w:rsidRPr="0018166D" w:rsidRDefault="00815C20" w:rsidP="00C24854">
      <w:pPr>
        <w:jc w:val="both"/>
        <w:rPr>
          <w:color w:val="000000"/>
          <w:sz w:val="28"/>
          <w:szCs w:val="28"/>
          <w:u w:val="single"/>
          <w:lang w:val="bg-BG"/>
        </w:rPr>
      </w:pPr>
    </w:p>
    <w:p w:rsidR="00815C20" w:rsidRPr="00C24854" w:rsidRDefault="00815C20" w:rsidP="00C24854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 xml:space="preserve">За лечение </w:t>
      </w:r>
      <w:r>
        <w:rPr>
          <w:color w:val="000000"/>
          <w:sz w:val="28"/>
          <w:szCs w:val="28"/>
          <w:lang w:val="bg-BG"/>
        </w:rPr>
        <w:t xml:space="preserve">и психосоциална рехабилитация </w:t>
      </w:r>
      <w:r w:rsidRPr="00C24854">
        <w:rPr>
          <w:color w:val="000000"/>
          <w:sz w:val="28"/>
          <w:szCs w:val="28"/>
        </w:rPr>
        <w:t>на зависими от наркотични вещест</w:t>
      </w:r>
      <w:r>
        <w:rPr>
          <w:color w:val="000000"/>
          <w:sz w:val="28"/>
          <w:szCs w:val="28"/>
        </w:rPr>
        <w:t xml:space="preserve">ва в страната </w:t>
      </w:r>
      <w:r>
        <w:rPr>
          <w:color w:val="000000"/>
          <w:sz w:val="28"/>
          <w:szCs w:val="28"/>
          <w:lang w:val="bg-BG"/>
        </w:rPr>
        <w:t xml:space="preserve">функционират </w:t>
      </w:r>
      <w:r w:rsidRPr="00C24854">
        <w:rPr>
          <w:color w:val="000000"/>
          <w:sz w:val="28"/>
          <w:szCs w:val="28"/>
        </w:rPr>
        <w:t xml:space="preserve">лечебни центрове и програми. Психиатричната помощ, в обхвата, на която се включват и зависимостите, </w:t>
      </w:r>
      <w:r>
        <w:rPr>
          <w:color w:val="000000"/>
          <w:sz w:val="28"/>
          <w:szCs w:val="28"/>
        </w:rPr>
        <w:t xml:space="preserve">по данни на </w:t>
      </w:r>
      <w:r>
        <w:rPr>
          <w:color w:val="000000"/>
          <w:sz w:val="28"/>
          <w:szCs w:val="28"/>
          <w:lang w:val="bg-BG"/>
        </w:rPr>
        <w:t>Националния център по наркомании (</w:t>
      </w:r>
      <w:r>
        <w:rPr>
          <w:color w:val="000000"/>
          <w:sz w:val="28"/>
          <w:szCs w:val="28"/>
        </w:rPr>
        <w:t>НЦН</w:t>
      </w:r>
      <w:r>
        <w:rPr>
          <w:color w:val="000000"/>
          <w:sz w:val="28"/>
          <w:szCs w:val="28"/>
          <w:lang w:val="bg-BG"/>
        </w:rPr>
        <w:t>)</w:t>
      </w:r>
      <w:r w:rsidRPr="00C24854">
        <w:rPr>
          <w:color w:val="000000"/>
          <w:sz w:val="28"/>
          <w:szCs w:val="28"/>
        </w:rPr>
        <w:t xml:space="preserve"> се осъществява в 11 държавни психиатрични болници, </w:t>
      </w:r>
      <w:r w:rsidRPr="00C24854">
        <w:rPr>
          <w:color w:val="000000"/>
          <w:sz w:val="28"/>
          <w:szCs w:val="28"/>
          <w:lang w:val="ru-RU"/>
        </w:rPr>
        <w:t xml:space="preserve">7 </w:t>
      </w:r>
      <w:r w:rsidRPr="00C24854">
        <w:rPr>
          <w:color w:val="000000"/>
          <w:sz w:val="28"/>
          <w:szCs w:val="28"/>
        </w:rPr>
        <w:t>центрове за психично здраве, 3 психиатрични отделения към многопрофилните болници за активно лечение и</w:t>
      </w:r>
      <w:r>
        <w:rPr>
          <w:color w:val="000000"/>
          <w:sz w:val="28"/>
          <w:szCs w:val="28"/>
        </w:rPr>
        <w:t xml:space="preserve"> </w:t>
      </w:r>
      <w:r w:rsidRPr="00C24854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психиатрични клиники </w:t>
      </w:r>
      <w:r w:rsidRPr="00C24854">
        <w:rPr>
          <w:color w:val="000000"/>
          <w:sz w:val="28"/>
          <w:szCs w:val="28"/>
        </w:rPr>
        <w:t xml:space="preserve">към  университетските </w:t>
      </w:r>
      <w:r>
        <w:rPr>
          <w:color w:val="000000"/>
          <w:sz w:val="28"/>
          <w:szCs w:val="28"/>
        </w:rPr>
        <w:t xml:space="preserve"> болници. </w:t>
      </w:r>
      <w:r>
        <w:rPr>
          <w:color w:val="000000"/>
          <w:sz w:val="28"/>
          <w:szCs w:val="28"/>
          <w:lang w:val="bg-BG"/>
        </w:rPr>
        <w:t>М</w:t>
      </w:r>
      <w:r w:rsidRPr="00C24854">
        <w:rPr>
          <w:color w:val="000000"/>
          <w:sz w:val="28"/>
          <w:szCs w:val="28"/>
        </w:rPr>
        <w:t>еста</w:t>
      </w:r>
      <w:r>
        <w:rPr>
          <w:color w:val="000000"/>
          <w:sz w:val="28"/>
          <w:szCs w:val="28"/>
          <w:lang w:val="bg-BG"/>
        </w:rPr>
        <w:t>та</w:t>
      </w:r>
      <w:r w:rsidRPr="00C24854">
        <w:rPr>
          <w:color w:val="000000"/>
          <w:sz w:val="28"/>
          <w:szCs w:val="28"/>
        </w:rPr>
        <w:t xml:space="preserve"> за лечение на </w:t>
      </w:r>
      <w:r>
        <w:rPr>
          <w:color w:val="000000"/>
          <w:sz w:val="28"/>
          <w:szCs w:val="28"/>
        </w:rPr>
        <w:t xml:space="preserve">абстинентно състояние, както и </w:t>
      </w:r>
      <w:r w:rsidRPr="00C24854">
        <w:rPr>
          <w:color w:val="000000"/>
          <w:sz w:val="28"/>
          <w:szCs w:val="28"/>
        </w:rPr>
        <w:t>местата за лечение на интоксикация в токсикологичните отделения общо в страната са 544.</w:t>
      </w:r>
    </w:p>
    <w:p w:rsidR="00815C20" w:rsidRPr="007E2CC2" w:rsidRDefault="00815C20" w:rsidP="00C24854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страната </w:t>
      </w:r>
      <w:r>
        <w:rPr>
          <w:color w:val="000000"/>
          <w:sz w:val="28"/>
          <w:szCs w:val="28"/>
          <w:lang w:val="bg-BG"/>
        </w:rPr>
        <w:t xml:space="preserve">функционират </w:t>
      </w:r>
      <w:r w:rsidRPr="00C24854">
        <w:rPr>
          <w:color w:val="000000"/>
          <w:sz w:val="28"/>
          <w:szCs w:val="28"/>
        </w:rPr>
        <w:t>програми за лечение с агонисти и агонист</w:t>
      </w:r>
      <w:r w:rsidRPr="00C24854">
        <w:rPr>
          <w:color w:val="000000"/>
          <w:sz w:val="28"/>
          <w:szCs w:val="28"/>
          <w:lang w:val="bg-BG"/>
        </w:rPr>
        <w:t>и</w:t>
      </w:r>
      <w:r w:rsidRPr="00C24854">
        <w:rPr>
          <w:color w:val="000000"/>
          <w:sz w:val="28"/>
          <w:szCs w:val="28"/>
        </w:rPr>
        <w:t xml:space="preserve">-антагонисти, като в периода от 2009 до 2012 г. броят им се запазва относително еднакъв (между 30 и 32). </w:t>
      </w:r>
      <w:r w:rsidRPr="007E2CC2">
        <w:rPr>
          <w:sz w:val="28"/>
          <w:szCs w:val="28"/>
        </w:rPr>
        <w:t>Общият брой на разрешените места за лечение през 2013</w:t>
      </w:r>
      <w:r>
        <w:rPr>
          <w:sz w:val="28"/>
          <w:szCs w:val="28"/>
          <w:lang w:val="bg-BG"/>
        </w:rPr>
        <w:t xml:space="preserve"> </w:t>
      </w:r>
      <w:r w:rsidRPr="007E2CC2">
        <w:rPr>
          <w:sz w:val="28"/>
          <w:szCs w:val="28"/>
        </w:rPr>
        <w:t>г. са 4</w:t>
      </w:r>
      <w:r w:rsidRPr="007E2CC2">
        <w:rPr>
          <w:sz w:val="28"/>
          <w:szCs w:val="28"/>
          <w:lang w:val="bg-BG"/>
        </w:rPr>
        <w:t>64</w:t>
      </w:r>
      <w:r w:rsidRPr="007E2CC2">
        <w:rPr>
          <w:sz w:val="28"/>
          <w:szCs w:val="28"/>
        </w:rPr>
        <w:t>2</w:t>
      </w:r>
      <w:r w:rsidRPr="007E2CC2">
        <w:rPr>
          <w:sz w:val="28"/>
          <w:szCs w:val="28"/>
          <w:lang w:val="bg-BG"/>
        </w:rPr>
        <w:t>, от тях са заети 3563</w:t>
      </w:r>
      <w:r w:rsidRPr="007E2CC2">
        <w:rPr>
          <w:sz w:val="28"/>
          <w:szCs w:val="28"/>
        </w:rPr>
        <w:t>.</w:t>
      </w:r>
    </w:p>
    <w:p w:rsidR="00815C20" w:rsidRPr="00C24854" w:rsidRDefault="00815C20" w:rsidP="00C24854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Създадена е служебна база данни на лицата, включени в програми за лечение с агонисти и агонист-антагонисти с уникален идентификационен код, чрез която се регистри</w:t>
      </w:r>
      <w:r>
        <w:rPr>
          <w:color w:val="000000"/>
          <w:sz w:val="28"/>
          <w:szCs w:val="28"/>
        </w:rPr>
        <w:t xml:space="preserve">рат, актуализират и съхраняват </w:t>
      </w:r>
      <w:r w:rsidRPr="00C24854">
        <w:rPr>
          <w:color w:val="000000"/>
          <w:sz w:val="28"/>
          <w:szCs w:val="28"/>
        </w:rPr>
        <w:t>данни за лицата, включени в програмите за лечение, с което се изключва възможността за участие на пациенти в повече от една програма.</w:t>
      </w:r>
    </w:p>
    <w:p w:rsidR="00815C20" w:rsidRPr="006822F3" w:rsidRDefault="00815C20" w:rsidP="006822F3">
      <w:pPr>
        <w:ind w:firstLine="720"/>
        <w:jc w:val="both"/>
        <w:rPr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</w:rPr>
        <w:t>С цел повишаване нивото на предлаганите услуги, в областта на лечението на зависимостта от наркотични вещества е променена нор</w:t>
      </w:r>
      <w:r>
        <w:rPr>
          <w:color w:val="000000"/>
          <w:sz w:val="28"/>
          <w:szCs w:val="28"/>
        </w:rPr>
        <w:t xml:space="preserve">мативната уредба и са въведени </w:t>
      </w:r>
      <w:r w:rsidRPr="00C24854">
        <w:rPr>
          <w:color w:val="000000"/>
          <w:sz w:val="28"/>
          <w:szCs w:val="28"/>
        </w:rPr>
        <w:t>стандарти за лечение с агонисти и агонист</w:t>
      </w:r>
      <w:r>
        <w:rPr>
          <w:color w:val="000000"/>
          <w:sz w:val="28"/>
          <w:szCs w:val="28"/>
          <w:lang w:val="bg-BG"/>
        </w:rPr>
        <w:t>и</w:t>
      </w:r>
      <w:r w:rsidRPr="00C24854">
        <w:rPr>
          <w:color w:val="000000"/>
          <w:sz w:val="28"/>
          <w:szCs w:val="28"/>
        </w:rPr>
        <w:t>-антагонисти</w:t>
      </w:r>
      <w:r>
        <w:rPr>
          <w:color w:val="000000"/>
          <w:sz w:val="28"/>
          <w:szCs w:val="28"/>
          <w:lang w:val="bg-BG"/>
        </w:rPr>
        <w:t>,</w:t>
      </w:r>
      <w:r w:rsidRPr="00C24854">
        <w:rPr>
          <w:color w:val="000000"/>
          <w:sz w:val="28"/>
          <w:szCs w:val="28"/>
        </w:rPr>
        <w:t xml:space="preserve"> като част от медицински стандарт „Психиатрия“</w:t>
      </w:r>
      <w:r>
        <w:rPr>
          <w:color w:val="000000"/>
          <w:sz w:val="28"/>
          <w:szCs w:val="28"/>
          <w:lang w:val="bg-BG"/>
        </w:rPr>
        <w:t>,</w:t>
      </w:r>
      <w:r w:rsidRPr="00C24854">
        <w:rPr>
          <w:color w:val="000000"/>
          <w:sz w:val="28"/>
          <w:szCs w:val="28"/>
        </w:rPr>
        <w:t xml:space="preserve"> като всички програми са преминали процес за подновяване на разрешението за дейност съгласно н</w:t>
      </w:r>
      <w:r>
        <w:rPr>
          <w:color w:val="000000"/>
          <w:sz w:val="28"/>
          <w:szCs w:val="28"/>
        </w:rPr>
        <w:t xml:space="preserve">овите изисквания. </w:t>
      </w:r>
      <w:r w:rsidRPr="006822F3">
        <w:rPr>
          <w:sz w:val="28"/>
          <w:szCs w:val="28"/>
          <w:lang w:val="bg-BG"/>
        </w:rPr>
        <w:t>С финансовата подкрепа от Глобалния фонд за борба срещу СПИН, туберкулоза и малария по Програма „Превенция и контрол на ХИВ/СПИН” на МЗ</w:t>
      </w:r>
      <w:r w:rsidRPr="006822F3">
        <w:rPr>
          <w:sz w:val="28"/>
          <w:szCs w:val="28"/>
        </w:rPr>
        <w:t xml:space="preserve"> са </w:t>
      </w:r>
      <w:r w:rsidRPr="006822F3">
        <w:rPr>
          <w:sz w:val="28"/>
          <w:szCs w:val="28"/>
          <w:lang w:val="bg-BG"/>
        </w:rPr>
        <w:t>разкрити</w:t>
      </w:r>
      <w:r w:rsidRPr="006822F3">
        <w:rPr>
          <w:sz w:val="28"/>
          <w:szCs w:val="28"/>
        </w:rPr>
        <w:t xml:space="preserve"> програми за лечение с метадон хидрохлорид за пациенти в особено тежко здравословно и социално положение  в четири града в страната (пациенти с ХИВ, от ромска общност, с нисък социален статус). 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В страната функционират 10 програми за психосоциална рехабилитация с капацитет 234 места, разположени на територията на шест града в страната. Програмите работят по следните основни терапевтични модели: дневна програма към лечебни заведения, резидентна и отворена програма тип</w:t>
      </w:r>
      <w:r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</w:rPr>
        <w:t xml:space="preserve">“терапевтична общност“, </w:t>
      </w:r>
      <w:r w:rsidRPr="00C24854">
        <w:rPr>
          <w:color w:val="000000"/>
          <w:sz w:val="28"/>
          <w:szCs w:val="28"/>
        </w:rPr>
        <w:t>център за рехабилитация и социална интеграция вкл. програми за работещи клиенти.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 xml:space="preserve">Броят на местата </w:t>
      </w:r>
      <w:r>
        <w:rPr>
          <w:color w:val="000000"/>
          <w:sz w:val="28"/>
          <w:szCs w:val="28"/>
        </w:rPr>
        <w:t xml:space="preserve">в програмите, както и броят на </w:t>
      </w:r>
      <w:r w:rsidRPr="00C24854">
        <w:rPr>
          <w:color w:val="000000"/>
          <w:sz w:val="28"/>
          <w:szCs w:val="28"/>
        </w:rPr>
        <w:t xml:space="preserve">пациентите, преминали през тях остава относително постоянен - до 500 души за година, но се увеличава процентът на пациентите, завършили </w:t>
      </w:r>
      <w:r>
        <w:rPr>
          <w:color w:val="000000"/>
          <w:sz w:val="28"/>
          <w:szCs w:val="28"/>
          <w:lang w:val="bg-BG"/>
        </w:rPr>
        <w:t xml:space="preserve">успешно </w:t>
      </w:r>
      <w:r w:rsidRPr="00C24854">
        <w:rPr>
          <w:color w:val="000000"/>
          <w:sz w:val="28"/>
          <w:szCs w:val="28"/>
        </w:rPr>
        <w:t>програмите – от 31% през 2009</w:t>
      </w:r>
      <w:r>
        <w:rPr>
          <w:color w:val="000000"/>
          <w:sz w:val="28"/>
          <w:szCs w:val="28"/>
          <w:lang w:val="bg-BG"/>
        </w:rPr>
        <w:t xml:space="preserve"> </w:t>
      </w:r>
      <w:r w:rsidRPr="00C24854">
        <w:rPr>
          <w:color w:val="000000"/>
          <w:sz w:val="28"/>
          <w:szCs w:val="28"/>
        </w:rPr>
        <w:t>г. на 55% през 2012</w:t>
      </w:r>
      <w:r>
        <w:rPr>
          <w:color w:val="000000"/>
          <w:sz w:val="28"/>
          <w:szCs w:val="28"/>
          <w:lang w:val="bg-BG"/>
        </w:rPr>
        <w:t xml:space="preserve"> </w:t>
      </w:r>
      <w:r w:rsidRPr="00C24854">
        <w:rPr>
          <w:color w:val="000000"/>
          <w:sz w:val="28"/>
          <w:szCs w:val="28"/>
        </w:rPr>
        <w:t>г.</w:t>
      </w:r>
    </w:p>
    <w:p w:rsidR="00815C20" w:rsidRPr="00C24854" w:rsidRDefault="00815C20" w:rsidP="00C24854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Най</w:t>
      </w:r>
      <w:r w:rsidRPr="00C24854">
        <w:rPr>
          <w:rFonts w:ascii="Times New Roman" w:hAnsi="Times New Roman"/>
          <w:color w:val="000000"/>
          <w:sz w:val="28"/>
          <w:szCs w:val="28"/>
        </w:rPr>
        <w:t>-висок е броят на пациентите със зависимост към хероин, увеличава се броят на търсещите услугата със зависимост към алкохол, амфетамини и комбинирана употреба.</w:t>
      </w:r>
    </w:p>
    <w:p w:rsidR="00815C20" w:rsidRDefault="00815C20" w:rsidP="00C24854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 xml:space="preserve">Посредством промяна на нормативната уредба има ясно регламентиране на дейностите, повишаване </w:t>
      </w:r>
      <w:r>
        <w:rPr>
          <w:color w:val="000000"/>
          <w:sz w:val="28"/>
          <w:szCs w:val="28"/>
          <w:lang w:val="bg-BG"/>
        </w:rPr>
        <w:t xml:space="preserve">на изискванията към </w:t>
      </w:r>
      <w:r w:rsidRPr="00C24854">
        <w:rPr>
          <w:color w:val="000000"/>
          <w:sz w:val="28"/>
          <w:szCs w:val="28"/>
        </w:rPr>
        <w:t>каче</w:t>
      </w:r>
      <w:r>
        <w:rPr>
          <w:color w:val="000000"/>
          <w:sz w:val="28"/>
          <w:szCs w:val="28"/>
          <w:lang w:val="bg-BG"/>
        </w:rPr>
        <w:t>с</w:t>
      </w:r>
      <w:r w:rsidRPr="00C24854">
        <w:rPr>
          <w:color w:val="000000"/>
          <w:sz w:val="28"/>
          <w:szCs w:val="28"/>
        </w:rPr>
        <w:t>тво</w:t>
      </w:r>
      <w:r>
        <w:rPr>
          <w:color w:val="000000"/>
          <w:sz w:val="28"/>
          <w:szCs w:val="28"/>
        </w:rPr>
        <w:t>то на предлаганите услуги</w:t>
      </w:r>
      <w:r>
        <w:rPr>
          <w:color w:val="000000"/>
          <w:sz w:val="28"/>
          <w:szCs w:val="28"/>
          <w:lang w:val="bg-BG"/>
        </w:rPr>
        <w:t>,</w:t>
      </w:r>
      <w:r w:rsidRPr="00C24854">
        <w:rPr>
          <w:color w:val="000000"/>
          <w:sz w:val="28"/>
          <w:szCs w:val="28"/>
        </w:rPr>
        <w:t xml:space="preserve"> както и повишаване на професионалния капацитет на работещите в областта. Стартира процес на час</w:t>
      </w:r>
      <w:r>
        <w:rPr>
          <w:color w:val="000000"/>
          <w:sz w:val="28"/>
          <w:szCs w:val="28"/>
        </w:rPr>
        <w:t xml:space="preserve">тично финансиране на програмите </w:t>
      </w:r>
      <w:r w:rsidRPr="00C24854">
        <w:rPr>
          <w:color w:val="000000"/>
          <w:sz w:val="28"/>
          <w:szCs w:val="28"/>
        </w:rPr>
        <w:t>като финансовите средства са нас</w:t>
      </w:r>
      <w:r>
        <w:rPr>
          <w:color w:val="000000"/>
          <w:sz w:val="28"/>
          <w:szCs w:val="28"/>
        </w:rPr>
        <w:t xml:space="preserve">очени </w:t>
      </w:r>
      <w:r>
        <w:rPr>
          <w:color w:val="000000"/>
          <w:sz w:val="28"/>
          <w:szCs w:val="28"/>
          <w:lang w:val="bg-BG"/>
        </w:rPr>
        <w:t>за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bg-BG"/>
        </w:rPr>
        <w:t>подобряване на достъпа до услуги на нуждаещите се</w:t>
      </w:r>
      <w:r w:rsidRPr="00C24854">
        <w:rPr>
          <w:color w:val="000000"/>
          <w:sz w:val="28"/>
          <w:szCs w:val="28"/>
        </w:rPr>
        <w:t xml:space="preserve">. </w:t>
      </w:r>
    </w:p>
    <w:p w:rsidR="00815C20" w:rsidRPr="008E5C92" w:rsidRDefault="00815C20" w:rsidP="008E5C92">
      <w:pPr>
        <w:ind w:firstLine="720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По предложение на НЦН в</w:t>
      </w:r>
      <w:r w:rsidRPr="008E5C92">
        <w:rPr>
          <w:color w:val="000000"/>
          <w:sz w:val="28"/>
          <w:szCs w:val="28"/>
        </w:rPr>
        <w:t xml:space="preserve"> Националната класификация </w:t>
      </w:r>
      <w:r>
        <w:rPr>
          <w:color w:val="000000"/>
          <w:sz w:val="28"/>
          <w:szCs w:val="28"/>
        </w:rPr>
        <w:t xml:space="preserve"> на професиите и длъжностите е вписана нова професия </w:t>
      </w:r>
      <w:r w:rsidRPr="008E5C92">
        <w:rPr>
          <w:color w:val="000000"/>
          <w:sz w:val="28"/>
          <w:szCs w:val="28"/>
        </w:rPr>
        <w:t>„Сътрудник, работа със зависимости“.</w:t>
      </w:r>
    </w:p>
    <w:p w:rsidR="00815C20" w:rsidRPr="008E5C92" w:rsidRDefault="00815C20" w:rsidP="008E5C9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bg-BG"/>
        </w:rPr>
      </w:pPr>
      <w:r w:rsidRPr="008E5C92">
        <w:rPr>
          <w:color w:val="000000"/>
          <w:sz w:val="28"/>
          <w:szCs w:val="28"/>
          <w:lang w:val="bg-BG"/>
        </w:rPr>
        <w:t>Продължава изпълнението на Национална програма за заетост и обучение на хора с трайни увреждания,чиято основна цел е</w:t>
      </w:r>
      <w:r>
        <w:rPr>
          <w:color w:val="000000"/>
          <w:sz w:val="28"/>
          <w:szCs w:val="28"/>
          <w:lang w:val="bg-BG"/>
        </w:rPr>
        <w:t xml:space="preserve"> </w:t>
      </w:r>
      <w:r w:rsidRPr="008E5C92">
        <w:rPr>
          <w:color w:val="000000"/>
          <w:sz w:val="28"/>
          <w:szCs w:val="28"/>
          <w:lang w:val="bg-BG"/>
        </w:rPr>
        <w:t>повишаване пригодността за заетост и осигуряване на заетост на регистрирани в Дирекция „Бюро по труда” и на безработни лица в трудоспособна възраст, преминали успешно курс на лечение за зависимост към наркотични вещества като предпоставка за преодоляване на социалната им изолация и за пълноценното им интегриране в обществото. Програмата дава възможност за осигуряване на субсидирана заетост до 24 месеца.</w:t>
      </w:r>
    </w:p>
    <w:p w:rsidR="00815C20" w:rsidRDefault="00815C20" w:rsidP="008E5C92">
      <w:pPr>
        <w:tabs>
          <w:tab w:val="left" w:pos="-1440"/>
        </w:tabs>
        <w:ind w:firstLine="720"/>
        <w:jc w:val="both"/>
        <w:rPr>
          <w:color w:val="000000"/>
          <w:sz w:val="28"/>
          <w:szCs w:val="28"/>
          <w:lang w:val="bg-BG"/>
        </w:rPr>
      </w:pPr>
      <w:r w:rsidRPr="008E5C92">
        <w:rPr>
          <w:color w:val="000000"/>
          <w:sz w:val="28"/>
          <w:szCs w:val="28"/>
          <w:lang w:val="bg-BG"/>
        </w:rPr>
        <w:t>С цел подобряване на координацията и интеграцията на социалните услуги и осигуряване на равен достъп до качествени социални услуги на хората от уязвимите групи, от 2010 г. е въведен качествено нов подход в развитието и предоставянето на подходящи социални услуги в общността в помощ на зависими лица, съобразно техните специфични потребности се предоставят чрез Защитено жилище, Център за социална рехабилитация и интеграция и Дневен център.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Default="00815C20" w:rsidP="00C24854">
      <w:pPr>
        <w:jc w:val="both"/>
        <w:rPr>
          <w:color w:val="000000"/>
          <w:sz w:val="28"/>
          <w:szCs w:val="28"/>
          <w:u w:val="single"/>
          <w:lang w:val="bg-BG"/>
        </w:rPr>
      </w:pPr>
      <w:r w:rsidRPr="00C24854">
        <w:rPr>
          <w:color w:val="000000"/>
          <w:sz w:val="28"/>
          <w:szCs w:val="28"/>
          <w:u w:val="single"/>
        </w:rPr>
        <w:t>Намаляване на вредите от употребата на наркотични вещества:</w:t>
      </w:r>
    </w:p>
    <w:p w:rsidR="00815C20" w:rsidRPr="00C24854" w:rsidRDefault="00815C20" w:rsidP="00C24854">
      <w:pPr>
        <w:jc w:val="both"/>
        <w:rPr>
          <w:color w:val="000000"/>
          <w:sz w:val="28"/>
          <w:szCs w:val="28"/>
          <w:u w:val="single"/>
          <w:lang w:val="bg-BG"/>
        </w:rPr>
      </w:pPr>
    </w:p>
    <w:p w:rsidR="00815C20" w:rsidRDefault="00815C20" w:rsidP="00C24854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 xml:space="preserve">През периода се актуализира нормативната уредба в областта и се създаде Методика за осъществяване на дейности по намаляване на вредите от употреба на наркотични вещества.  </w:t>
      </w:r>
    </w:p>
    <w:p w:rsidR="00815C20" w:rsidRPr="00A3541D" w:rsidRDefault="00815C20" w:rsidP="003635DE">
      <w:pPr>
        <w:autoSpaceDE w:val="0"/>
        <w:autoSpaceDN w:val="0"/>
        <w:adjustRightInd w:val="0"/>
        <w:spacing w:after="60"/>
        <w:ind w:firstLine="709"/>
        <w:jc w:val="both"/>
        <w:rPr>
          <w:sz w:val="28"/>
          <w:szCs w:val="28"/>
          <w:lang w:val="bg-BG"/>
        </w:rPr>
      </w:pPr>
      <w:r w:rsidRPr="00A3541D">
        <w:rPr>
          <w:sz w:val="28"/>
          <w:szCs w:val="28"/>
          <w:lang w:val="bg-BG"/>
        </w:rPr>
        <w:t xml:space="preserve">Дейностите по развитие на програми и услуги за намаляване на разпространението на свързаните с  употребата на наркотици социално значими заболявания като ХИВ/СПИН, хепатити В и С, сексуално предавани болести и туберкулоза се осъществяват и финансират в рамките на Националната програма за превенция и контрол на ХИВ и сексуално предавани инфекции 2008-2015 г. и Националната програма за превенция и контрол на туберкулозата в Р България, утвърдени от Министерски съвет. Интервенциите ще продължат да се изпълняват чрез националните политики и програми за превенция на ХИВ/СПИН и туберкулоза. </w:t>
      </w:r>
    </w:p>
    <w:p w:rsidR="00815C20" w:rsidRPr="00A3541D" w:rsidRDefault="00815C20" w:rsidP="003635DE">
      <w:pPr>
        <w:autoSpaceDE w:val="0"/>
        <w:autoSpaceDN w:val="0"/>
        <w:adjustRightInd w:val="0"/>
        <w:spacing w:after="60"/>
        <w:ind w:firstLine="709"/>
        <w:jc w:val="both"/>
        <w:rPr>
          <w:sz w:val="28"/>
          <w:szCs w:val="28"/>
          <w:lang w:val="bg-BG" w:eastAsia="bg-BG"/>
        </w:rPr>
      </w:pPr>
      <w:r w:rsidRPr="00A3541D">
        <w:rPr>
          <w:sz w:val="28"/>
          <w:szCs w:val="28"/>
          <w:lang w:val="bg-BG"/>
        </w:rPr>
        <w:t xml:space="preserve">По Програма „Превенция и контрол на ХИВ/СПИН” на Министерство на здравеопазването, финансирана от Глобалния фонд за борба срещу СПИН, туберкулоза и малария са възложени дейности на 10 неправителствени организации, които са под-получатели по компонент 4 и предоставят услуги за превенция на ХИВ сред инжекционно употребяващи наркотици; за ограничаване на рисковото инжекционно поведение; за ранно откриване и насочване за лечение на случаите на ХИВ; и други. </w:t>
      </w:r>
    </w:p>
    <w:p w:rsidR="00815C20" w:rsidRPr="00A3541D" w:rsidRDefault="00815C20" w:rsidP="003635DE">
      <w:pPr>
        <w:pStyle w:val="Default"/>
        <w:ind w:firstLine="720"/>
        <w:jc w:val="both"/>
        <w:rPr>
          <w:color w:val="auto"/>
          <w:sz w:val="28"/>
          <w:szCs w:val="28"/>
          <w:lang w:eastAsia="en-US"/>
        </w:rPr>
      </w:pPr>
      <w:r w:rsidRPr="00A3541D">
        <w:rPr>
          <w:color w:val="auto"/>
          <w:sz w:val="28"/>
          <w:szCs w:val="28"/>
        </w:rPr>
        <w:t xml:space="preserve">На територията на страната функционират единадесет неправителствени организации, които развиват дейност по намаляване на вредите сред инжектиращи наркотици, десет от програмите се финансират от МЗ по Програма „Превенция и контрол на ХИВ/СПИН” чрез Глобалния фонд за борба с СПИН, туберкулоза и малария. Създадени са и </w:t>
      </w:r>
      <w:r w:rsidRPr="00A3541D">
        <w:rPr>
          <w:color w:val="auto"/>
          <w:sz w:val="28"/>
          <w:szCs w:val="28"/>
          <w:lang w:eastAsia="en-US"/>
        </w:rPr>
        <w:t>функционират девет нископрагови центъра за представители на целевите групи, където се предлагат здравни, социални и психологически услуги, както и раздаване на стерилни и информационни материали.</w:t>
      </w:r>
    </w:p>
    <w:p w:rsidR="00815C20" w:rsidRPr="00A3541D" w:rsidRDefault="00815C20" w:rsidP="003635DE">
      <w:pPr>
        <w:autoSpaceDE w:val="0"/>
        <w:autoSpaceDN w:val="0"/>
        <w:adjustRightInd w:val="0"/>
        <w:spacing w:after="60"/>
        <w:ind w:firstLine="709"/>
        <w:jc w:val="both"/>
        <w:rPr>
          <w:sz w:val="28"/>
          <w:szCs w:val="28"/>
          <w:lang w:val="bg-BG"/>
        </w:rPr>
      </w:pPr>
      <w:r w:rsidRPr="00A3541D">
        <w:rPr>
          <w:sz w:val="28"/>
          <w:szCs w:val="28"/>
          <w:lang w:val="bg-BG"/>
        </w:rPr>
        <w:t xml:space="preserve">По данни на Програма „Превенция и контрол на ХИВ/СПИН” през 2013 г. екипите на 10 неправителствени организации са предоставяли услуги в 12 областни града в страната, както и на територията на 12 населени места извън областните градове. </w:t>
      </w:r>
    </w:p>
    <w:p w:rsidR="00815C20" w:rsidRPr="00A3541D" w:rsidRDefault="00815C20" w:rsidP="003635DE">
      <w:pPr>
        <w:autoSpaceDE w:val="0"/>
        <w:autoSpaceDN w:val="0"/>
        <w:adjustRightInd w:val="0"/>
        <w:spacing w:after="60"/>
        <w:ind w:firstLine="709"/>
        <w:jc w:val="both"/>
        <w:rPr>
          <w:sz w:val="28"/>
          <w:szCs w:val="28"/>
          <w:lang w:val="bg-BG" w:eastAsia="bg-BG"/>
        </w:rPr>
      </w:pPr>
      <w:r w:rsidRPr="00A3541D">
        <w:rPr>
          <w:sz w:val="28"/>
          <w:szCs w:val="28"/>
          <w:lang w:val="bg-BG"/>
        </w:rPr>
        <w:t>През 2013 г. индивидуалните клиенти, които са достигнати с услуги са над 7300 лица. По данни на Програма „Превенция и контрол на ХИВ/СПИН” се разпространяват  средно годишно около 500 000 стерилни комплекта за безопасно инжектиране. Броят на изследваните  лица, употребяващи инжекционно наркотични вещества за ХИВ и други кръвнопреносими заболявания  е средно 3000 души годишно.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Програмите за намаляване на </w:t>
      </w:r>
      <w:r w:rsidRPr="00C24854">
        <w:rPr>
          <w:color w:val="000000"/>
          <w:sz w:val="28"/>
          <w:szCs w:val="28"/>
        </w:rPr>
        <w:t>вредите са финансирани за развитие на дейности, свързани с промяна на рисково поведение и превенция на смъртни случаи при инжекционно употребяващи наркотици (ИУН). Успешно е реализиран проект „Превенция на свръхдоза сред ИУН“, в който взеха участие всички програми, предоставящи услуги в областта.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Във всички области на действие са реализирани множество обучения, целящи повишаване знанията, уменията и компетентностите, както на професионалистите, работещи в областта на намаляване на търсенето</w:t>
      </w:r>
      <w:r>
        <w:rPr>
          <w:color w:val="000000"/>
          <w:sz w:val="28"/>
          <w:szCs w:val="28"/>
          <w:lang w:val="bg-BG"/>
        </w:rPr>
        <w:t xml:space="preserve"> на наркотици</w:t>
      </w:r>
      <w:r w:rsidRPr="00C24854">
        <w:rPr>
          <w:color w:val="000000"/>
          <w:sz w:val="28"/>
          <w:szCs w:val="28"/>
        </w:rPr>
        <w:t xml:space="preserve">, така и на служители, работещи в </w:t>
      </w:r>
      <w:r>
        <w:rPr>
          <w:color w:val="000000"/>
          <w:sz w:val="28"/>
          <w:szCs w:val="28"/>
        </w:rPr>
        <w:t>други професионални направления</w:t>
      </w:r>
      <w:r>
        <w:rPr>
          <w:color w:val="000000"/>
          <w:sz w:val="28"/>
          <w:szCs w:val="28"/>
          <w:lang w:val="bg-BG"/>
        </w:rPr>
        <w:t>.</w:t>
      </w:r>
      <w:r w:rsidRPr="00C24854">
        <w:rPr>
          <w:color w:val="000000"/>
          <w:sz w:val="28"/>
          <w:szCs w:val="28"/>
        </w:rPr>
        <w:t xml:space="preserve"> </w:t>
      </w:r>
    </w:p>
    <w:p w:rsidR="00815C20" w:rsidRDefault="00815C20" w:rsidP="00C24854">
      <w:pPr>
        <w:jc w:val="both"/>
        <w:rPr>
          <w:b/>
          <w:color w:val="000000"/>
          <w:sz w:val="28"/>
          <w:szCs w:val="28"/>
        </w:rPr>
      </w:pPr>
    </w:p>
    <w:p w:rsidR="00815C20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  <w:r w:rsidRPr="00C24854">
        <w:rPr>
          <w:b/>
          <w:color w:val="000000"/>
          <w:sz w:val="28"/>
          <w:szCs w:val="28"/>
        </w:rPr>
        <w:t>Предизвикателства:</w:t>
      </w:r>
    </w:p>
    <w:p w:rsidR="00815C20" w:rsidRPr="00C24854" w:rsidRDefault="00815C20" w:rsidP="008E5C92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Като основно предизвикателство и проблем през изтеклите години е ли</w:t>
      </w:r>
      <w:r>
        <w:rPr>
          <w:color w:val="000000"/>
          <w:sz w:val="28"/>
          <w:szCs w:val="28"/>
          <w:lang w:val="bg-BG"/>
        </w:rPr>
        <w:t xml:space="preserve">псата на адекватно и устойчиво </w:t>
      </w:r>
      <w:r w:rsidRPr="00C24854">
        <w:rPr>
          <w:color w:val="000000"/>
          <w:sz w:val="28"/>
          <w:szCs w:val="28"/>
          <w:lang w:val="bg-BG"/>
        </w:rPr>
        <w:t>финансиране на дейностите в областта на намаляване на търсенето на наркотици, което води до невъзможност за дългосрочно и дори краткосрочно планиране на приоритети и дейности.</w:t>
      </w:r>
    </w:p>
    <w:p w:rsidR="00815C20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Default="00815C20" w:rsidP="008E5C92">
      <w:pPr>
        <w:jc w:val="both"/>
        <w:rPr>
          <w:color w:val="000000"/>
          <w:sz w:val="28"/>
          <w:szCs w:val="28"/>
          <w:u w:val="single"/>
          <w:lang w:val="bg-BG"/>
        </w:rPr>
      </w:pPr>
      <w:r w:rsidRPr="00C24854">
        <w:rPr>
          <w:color w:val="000000"/>
          <w:sz w:val="28"/>
          <w:szCs w:val="28"/>
          <w:u w:val="single"/>
          <w:lang w:val="bg-BG"/>
        </w:rPr>
        <w:t>Превенция</w:t>
      </w:r>
    </w:p>
    <w:p w:rsidR="00815C20" w:rsidRPr="005F7C24" w:rsidRDefault="00815C20" w:rsidP="005F7C24">
      <w:pPr>
        <w:ind w:firstLine="720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</w:rPr>
        <w:t>Най</w:t>
      </w:r>
      <w:r w:rsidRPr="005F7C24">
        <w:rPr>
          <w:color w:val="000000"/>
          <w:sz w:val="28"/>
          <w:szCs w:val="28"/>
        </w:rPr>
        <w:t xml:space="preserve">–голям брой дейности са осъществени в областта на универсалната превенция, </w:t>
      </w:r>
      <w:r>
        <w:rPr>
          <w:color w:val="000000"/>
          <w:sz w:val="28"/>
          <w:szCs w:val="28"/>
          <w:lang w:val="bg-BG"/>
        </w:rPr>
        <w:t xml:space="preserve">като интервенциите са </w:t>
      </w:r>
      <w:r w:rsidRPr="005F7C24">
        <w:rPr>
          <w:color w:val="000000"/>
          <w:sz w:val="28"/>
          <w:szCs w:val="28"/>
        </w:rPr>
        <w:t>насочени предимно към към големи групи от населението.</w:t>
      </w:r>
      <w:r w:rsidRPr="005F7C24">
        <w:rPr>
          <w:color w:val="000000"/>
          <w:sz w:val="28"/>
          <w:szCs w:val="28"/>
          <w:lang w:val="en-US"/>
        </w:rPr>
        <w:t xml:space="preserve"> </w:t>
      </w:r>
      <w:r w:rsidRPr="005F7C24">
        <w:rPr>
          <w:color w:val="000000"/>
          <w:sz w:val="28"/>
          <w:szCs w:val="28"/>
        </w:rPr>
        <w:t>Сферите на дейност на селективната и  индикативната превенция не са достатъчно развити, което се дължи на липсата на достатъчно и устойчиво финансиране</w:t>
      </w:r>
      <w:r w:rsidRPr="005F7C24">
        <w:rPr>
          <w:color w:val="000000"/>
          <w:sz w:val="28"/>
          <w:szCs w:val="28"/>
          <w:lang w:val="ru-RU"/>
        </w:rPr>
        <w:t xml:space="preserve"> и </w:t>
      </w:r>
      <w:r w:rsidRPr="005F7C24">
        <w:rPr>
          <w:color w:val="000000"/>
          <w:sz w:val="28"/>
          <w:szCs w:val="28"/>
        </w:rPr>
        <w:t>квалифициран човешки ресурс, стандарти и добри практики в областта.</w:t>
      </w:r>
      <w:r>
        <w:rPr>
          <w:color w:val="000000"/>
          <w:sz w:val="28"/>
          <w:szCs w:val="28"/>
          <w:lang w:val="bg-BG"/>
        </w:rPr>
        <w:t xml:space="preserve"> 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C24854">
        <w:rPr>
          <w:color w:val="000000"/>
          <w:sz w:val="28"/>
          <w:szCs w:val="28"/>
        </w:rPr>
        <w:t xml:space="preserve"> последните години се </w:t>
      </w:r>
      <w:r>
        <w:rPr>
          <w:color w:val="000000"/>
          <w:sz w:val="28"/>
          <w:szCs w:val="28"/>
          <w:lang w:val="bg-BG"/>
        </w:rPr>
        <w:t>реализират</w:t>
      </w:r>
      <w:r w:rsidRPr="00C24854">
        <w:rPr>
          <w:color w:val="000000"/>
          <w:sz w:val="28"/>
          <w:szCs w:val="28"/>
        </w:rPr>
        <w:t xml:space="preserve"> дейности </w:t>
      </w:r>
      <w:r>
        <w:rPr>
          <w:color w:val="000000"/>
          <w:sz w:val="28"/>
          <w:szCs w:val="28"/>
          <w:lang w:val="bg-BG"/>
        </w:rPr>
        <w:t xml:space="preserve">и </w:t>
      </w:r>
      <w:r w:rsidRPr="00C24854">
        <w:rPr>
          <w:color w:val="000000"/>
          <w:sz w:val="28"/>
          <w:szCs w:val="28"/>
        </w:rPr>
        <w:t>в областта на превенция на средата</w:t>
      </w:r>
      <w:r>
        <w:rPr>
          <w:color w:val="000000"/>
          <w:sz w:val="28"/>
          <w:szCs w:val="28"/>
          <w:lang w:val="bg-BG"/>
        </w:rPr>
        <w:t>.</w:t>
      </w:r>
      <w:r w:rsidRPr="00C24854">
        <w:rPr>
          <w:color w:val="000000"/>
          <w:sz w:val="28"/>
          <w:szCs w:val="28"/>
        </w:rPr>
        <w:t xml:space="preserve"> </w:t>
      </w:r>
    </w:p>
    <w:p w:rsidR="00815C20" w:rsidRPr="00C24854" w:rsidRDefault="00815C20" w:rsidP="00C24854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Pr="008E5C92" w:rsidRDefault="00815C20" w:rsidP="008E5C92">
      <w:pPr>
        <w:jc w:val="both"/>
        <w:rPr>
          <w:color w:val="000000"/>
          <w:sz w:val="28"/>
          <w:szCs w:val="28"/>
          <w:u w:val="single"/>
          <w:lang w:val="en-US"/>
        </w:rPr>
      </w:pPr>
      <w:r w:rsidRPr="00C24854">
        <w:rPr>
          <w:color w:val="000000"/>
          <w:sz w:val="28"/>
          <w:szCs w:val="28"/>
          <w:u w:val="single"/>
          <w:lang w:val="bg-BG"/>
        </w:rPr>
        <w:t>Лечение и психосоциална рехабилитация</w:t>
      </w:r>
    </w:p>
    <w:p w:rsidR="00815C20" w:rsidRPr="00915D01" w:rsidRDefault="00815C20" w:rsidP="00915D01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</w:rPr>
        <w:t>Съществуващите програми за лечение</w:t>
      </w:r>
      <w:r>
        <w:rPr>
          <w:color w:val="000000"/>
          <w:sz w:val="28"/>
          <w:szCs w:val="28"/>
        </w:rPr>
        <w:t xml:space="preserve"> и психосоциална рехабилитация </w:t>
      </w:r>
      <w:r w:rsidRPr="00C24854">
        <w:rPr>
          <w:color w:val="000000"/>
          <w:sz w:val="28"/>
          <w:szCs w:val="28"/>
        </w:rPr>
        <w:t>са недостатъчни за покриване на нуждите от лечение, рехабилитация и ресоциализация на зависими лица на национално ни</w:t>
      </w:r>
      <w:r>
        <w:rPr>
          <w:color w:val="000000"/>
          <w:sz w:val="28"/>
          <w:szCs w:val="28"/>
        </w:rPr>
        <w:t xml:space="preserve">во. Покриваемостта с услуги за </w:t>
      </w:r>
      <w:r w:rsidRPr="00C24854">
        <w:rPr>
          <w:color w:val="000000"/>
          <w:sz w:val="28"/>
          <w:szCs w:val="28"/>
        </w:rPr>
        <w:t>поддържащо лечение с агонисти и парциални а</w:t>
      </w:r>
      <w:r>
        <w:rPr>
          <w:color w:val="000000"/>
          <w:sz w:val="28"/>
          <w:szCs w:val="28"/>
          <w:lang w:val="bg-BG"/>
        </w:rPr>
        <w:t>нта</w:t>
      </w:r>
      <w:r w:rsidRPr="00C24854">
        <w:rPr>
          <w:color w:val="000000"/>
          <w:sz w:val="28"/>
          <w:szCs w:val="28"/>
        </w:rPr>
        <w:t>гонисти и психосоциална рехабили</w:t>
      </w:r>
      <w:r>
        <w:rPr>
          <w:color w:val="000000"/>
          <w:sz w:val="28"/>
          <w:szCs w:val="28"/>
        </w:rPr>
        <w:t>тация към настоящия момент е 16</w:t>
      </w:r>
      <w:r w:rsidRPr="00C24854">
        <w:rPr>
          <w:color w:val="000000"/>
          <w:sz w:val="28"/>
          <w:szCs w:val="28"/>
        </w:rPr>
        <w:t xml:space="preserve">% към </w:t>
      </w:r>
      <w:r>
        <w:rPr>
          <w:color w:val="000000"/>
          <w:sz w:val="28"/>
          <w:szCs w:val="28"/>
          <w:lang w:val="bg-BG"/>
        </w:rPr>
        <w:t xml:space="preserve">общия </w:t>
      </w:r>
      <w:r w:rsidRPr="00C24854">
        <w:rPr>
          <w:color w:val="000000"/>
          <w:sz w:val="28"/>
          <w:szCs w:val="28"/>
        </w:rPr>
        <w:t>бро</w:t>
      </w:r>
      <w:r>
        <w:rPr>
          <w:color w:val="000000"/>
          <w:sz w:val="28"/>
          <w:szCs w:val="28"/>
          <w:lang w:val="bg-BG"/>
        </w:rPr>
        <w:t>й</w:t>
      </w:r>
      <w:r w:rsidRPr="00C24854">
        <w:rPr>
          <w:color w:val="000000"/>
          <w:sz w:val="28"/>
          <w:szCs w:val="28"/>
        </w:rPr>
        <w:t xml:space="preserve"> на проблемно употребяващи наркотици, к</w:t>
      </w:r>
      <w:r>
        <w:rPr>
          <w:color w:val="000000"/>
          <w:sz w:val="28"/>
          <w:szCs w:val="28"/>
          <w:lang w:val="bg-BG"/>
        </w:rPr>
        <w:t>а</w:t>
      </w:r>
      <w:r w:rsidRPr="00C24854">
        <w:rPr>
          <w:color w:val="000000"/>
          <w:sz w:val="28"/>
          <w:szCs w:val="28"/>
        </w:rPr>
        <w:t xml:space="preserve">то </w:t>
      </w:r>
      <w:r>
        <w:rPr>
          <w:color w:val="000000"/>
          <w:sz w:val="28"/>
          <w:szCs w:val="28"/>
        </w:rPr>
        <w:t>5</w:t>
      </w:r>
      <w:r w:rsidRPr="00C24854">
        <w:rPr>
          <w:color w:val="000000"/>
          <w:sz w:val="28"/>
          <w:szCs w:val="28"/>
        </w:rPr>
        <w:t xml:space="preserve">% </w:t>
      </w:r>
      <w:r>
        <w:rPr>
          <w:color w:val="000000"/>
          <w:sz w:val="28"/>
          <w:szCs w:val="28"/>
        </w:rPr>
        <w:t>са безплатни</w:t>
      </w:r>
      <w:r w:rsidRPr="00C24854">
        <w:rPr>
          <w:color w:val="000000"/>
          <w:sz w:val="28"/>
          <w:szCs w:val="28"/>
        </w:rPr>
        <w:t>. Покриваемостта с услуги</w:t>
      </w:r>
      <w:r>
        <w:rPr>
          <w:color w:val="000000"/>
          <w:sz w:val="28"/>
          <w:szCs w:val="28"/>
          <w:lang w:val="bg-BG"/>
        </w:rPr>
        <w:t xml:space="preserve"> (</w:t>
      </w:r>
      <w:r w:rsidRPr="00C24854">
        <w:rPr>
          <w:color w:val="000000"/>
          <w:sz w:val="28"/>
          <w:szCs w:val="28"/>
        </w:rPr>
        <w:t>детоксификация, поддържащо лечение с агонисти и парциални агонис</w:t>
      </w:r>
      <w:r>
        <w:rPr>
          <w:color w:val="000000"/>
          <w:sz w:val="28"/>
          <w:szCs w:val="28"/>
        </w:rPr>
        <w:t>ти, психосоциална рехабилитация</w:t>
      </w:r>
      <w:r>
        <w:rPr>
          <w:color w:val="000000"/>
          <w:sz w:val="28"/>
          <w:szCs w:val="28"/>
          <w:lang w:val="bg-BG"/>
        </w:rPr>
        <w:t>)</w:t>
      </w:r>
      <w:r w:rsidRPr="00C24854">
        <w:rPr>
          <w:color w:val="000000"/>
          <w:sz w:val="28"/>
          <w:szCs w:val="28"/>
        </w:rPr>
        <w:t xml:space="preserve"> за проблемно употребяващите наркотици на те</w:t>
      </w:r>
      <w:r>
        <w:rPr>
          <w:color w:val="000000"/>
          <w:sz w:val="28"/>
          <w:szCs w:val="28"/>
        </w:rPr>
        <w:t xml:space="preserve">риторията на страната е 17,5%. </w:t>
      </w:r>
      <w:r w:rsidRPr="00C24854">
        <w:rPr>
          <w:color w:val="000000"/>
          <w:sz w:val="28"/>
          <w:szCs w:val="28"/>
        </w:rPr>
        <w:t xml:space="preserve">За сравнение делът на проблемно употребяващи обхванати </w:t>
      </w:r>
      <w:r>
        <w:rPr>
          <w:color w:val="000000"/>
          <w:sz w:val="28"/>
          <w:szCs w:val="28"/>
          <w:lang w:val="bg-BG"/>
        </w:rPr>
        <w:t>в</w:t>
      </w:r>
      <w:r w:rsidRPr="00C24854">
        <w:rPr>
          <w:color w:val="000000"/>
          <w:sz w:val="28"/>
          <w:szCs w:val="28"/>
        </w:rPr>
        <w:t xml:space="preserve"> лечение в страните от Европейския съюз варира от 40 до 75%</w:t>
      </w:r>
      <w:r w:rsidRPr="00C24854">
        <w:rPr>
          <w:rStyle w:val="FootnoteReference"/>
          <w:color w:val="000000"/>
          <w:sz w:val="28"/>
          <w:szCs w:val="28"/>
        </w:rPr>
        <w:footnoteReference w:id="2"/>
      </w:r>
      <w:r w:rsidRPr="00C24854">
        <w:rPr>
          <w:color w:val="000000"/>
          <w:sz w:val="28"/>
          <w:szCs w:val="28"/>
        </w:rPr>
        <w:t>. Посочените данни показват необходимостта от повишаването на обхвата и разнообразието на услугите за намаляване на търсенето на наркотици</w:t>
      </w:r>
      <w:r>
        <w:rPr>
          <w:rStyle w:val="FootnoteReference"/>
          <w:color w:val="000000"/>
          <w:sz w:val="28"/>
          <w:szCs w:val="28"/>
        </w:rPr>
        <w:footnoteReference w:id="3"/>
      </w:r>
      <w:r w:rsidRPr="00C24854">
        <w:rPr>
          <w:color w:val="000000"/>
          <w:sz w:val="28"/>
          <w:szCs w:val="28"/>
        </w:rPr>
        <w:t>.</w:t>
      </w:r>
    </w:p>
    <w:p w:rsidR="00815C20" w:rsidRPr="00C24854" w:rsidRDefault="00815C20" w:rsidP="00400CB5">
      <w:pPr>
        <w:tabs>
          <w:tab w:val="left" w:pos="709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Наблюдава се </w:t>
      </w:r>
      <w:r w:rsidRPr="00C24854">
        <w:rPr>
          <w:color w:val="000000"/>
          <w:sz w:val="28"/>
          <w:szCs w:val="28"/>
        </w:rPr>
        <w:t>тенденция за нарастване на едновременна употреба на няколко вещества, вкл. комби</w:t>
      </w:r>
      <w:r>
        <w:rPr>
          <w:color w:val="000000"/>
          <w:sz w:val="28"/>
          <w:szCs w:val="28"/>
        </w:rPr>
        <w:t xml:space="preserve">нираната употреба на разрешени </w:t>
      </w:r>
      <w:r w:rsidRPr="00C24854">
        <w:rPr>
          <w:color w:val="000000"/>
          <w:sz w:val="28"/>
          <w:szCs w:val="28"/>
        </w:rPr>
        <w:t>и забранени вещества и нерегламентирана употреба на предписани кон</w:t>
      </w:r>
      <w:r>
        <w:rPr>
          <w:color w:val="000000"/>
          <w:sz w:val="28"/>
          <w:szCs w:val="28"/>
        </w:rPr>
        <w:t xml:space="preserve">тролирани лекарствени продукти </w:t>
      </w:r>
      <w:r w:rsidRPr="00C24854">
        <w:rPr>
          <w:color w:val="000000"/>
          <w:sz w:val="28"/>
          <w:szCs w:val="28"/>
        </w:rPr>
        <w:t>и нови психоактивни вещества. Нерегламентираната упо</w:t>
      </w:r>
      <w:r>
        <w:rPr>
          <w:color w:val="000000"/>
          <w:sz w:val="28"/>
          <w:szCs w:val="28"/>
        </w:rPr>
        <w:t xml:space="preserve">треба на </w:t>
      </w:r>
      <w:r>
        <w:rPr>
          <w:color w:val="000000"/>
          <w:sz w:val="28"/>
          <w:szCs w:val="28"/>
          <w:lang w:val="bg-BG"/>
        </w:rPr>
        <w:t>м</w:t>
      </w:r>
      <w:r>
        <w:rPr>
          <w:color w:val="000000"/>
          <w:sz w:val="28"/>
          <w:szCs w:val="28"/>
        </w:rPr>
        <w:t xml:space="preserve">етадон хидрохлорид </w:t>
      </w:r>
      <w:r w:rsidRPr="00C24854">
        <w:rPr>
          <w:color w:val="000000"/>
          <w:sz w:val="28"/>
          <w:szCs w:val="28"/>
        </w:rPr>
        <w:t>е сериозен  проблем</w:t>
      </w:r>
      <w:r>
        <w:rPr>
          <w:color w:val="000000"/>
          <w:sz w:val="28"/>
          <w:szCs w:val="28"/>
          <w:lang w:val="bg-BG"/>
        </w:rPr>
        <w:t xml:space="preserve">. От проведеното </w:t>
      </w:r>
      <w:r w:rsidRPr="00C24854">
        <w:rPr>
          <w:color w:val="000000"/>
          <w:sz w:val="28"/>
          <w:szCs w:val="28"/>
        </w:rPr>
        <w:t>през 2012</w:t>
      </w:r>
      <w:r>
        <w:rPr>
          <w:color w:val="000000"/>
          <w:sz w:val="28"/>
          <w:szCs w:val="28"/>
          <w:lang w:val="bg-BG"/>
        </w:rPr>
        <w:t xml:space="preserve"> </w:t>
      </w:r>
      <w:r w:rsidRPr="00C24854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  <w:lang w:val="bg-BG"/>
        </w:rPr>
        <w:t>.</w:t>
      </w:r>
      <w:r w:rsidRPr="00C24854">
        <w:rPr>
          <w:color w:val="000000"/>
          <w:sz w:val="28"/>
          <w:szCs w:val="28"/>
        </w:rPr>
        <w:t xml:space="preserve"> проучване в 10 големи града с</w:t>
      </w:r>
      <w:r>
        <w:rPr>
          <w:color w:val="000000"/>
          <w:sz w:val="28"/>
          <w:szCs w:val="28"/>
          <w:lang w:val="bg-BG"/>
        </w:rPr>
        <w:t>ред</w:t>
      </w:r>
      <w:r w:rsidRPr="00C24854">
        <w:rPr>
          <w:color w:val="000000"/>
          <w:sz w:val="28"/>
          <w:szCs w:val="28"/>
        </w:rPr>
        <w:t xml:space="preserve"> 950 инжекционно употребяващи наркотици се констатира</w:t>
      </w:r>
      <w:r>
        <w:rPr>
          <w:color w:val="000000"/>
          <w:sz w:val="28"/>
          <w:szCs w:val="28"/>
          <w:lang w:val="bg-BG"/>
        </w:rPr>
        <w:t>, че</w:t>
      </w:r>
      <w:r w:rsidRPr="00C24854">
        <w:rPr>
          <w:color w:val="000000"/>
          <w:sz w:val="28"/>
          <w:szCs w:val="28"/>
        </w:rPr>
        <w:t xml:space="preserve"> 59,3% </w:t>
      </w:r>
      <w:r>
        <w:rPr>
          <w:color w:val="000000"/>
          <w:sz w:val="28"/>
          <w:szCs w:val="28"/>
          <w:lang w:val="bg-BG"/>
        </w:rPr>
        <w:t>с</w:t>
      </w:r>
      <w:r>
        <w:rPr>
          <w:color w:val="000000"/>
          <w:sz w:val="28"/>
          <w:szCs w:val="28"/>
        </w:rPr>
        <w:t xml:space="preserve">а употребили </w:t>
      </w:r>
      <w:r>
        <w:rPr>
          <w:color w:val="000000"/>
          <w:sz w:val="28"/>
          <w:szCs w:val="28"/>
          <w:lang w:val="bg-BG"/>
        </w:rPr>
        <w:t>м</w:t>
      </w:r>
      <w:r w:rsidRPr="00C24854">
        <w:rPr>
          <w:color w:val="000000"/>
          <w:sz w:val="28"/>
          <w:szCs w:val="28"/>
        </w:rPr>
        <w:t>етадон хидро</w:t>
      </w:r>
      <w:r>
        <w:rPr>
          <w:color w:val="000000"/>
          <w:sz w:val="28"/>
          <w:szCs w:val="28"/>
        </w:rPr>
        <w:t>хлорид в последния месец и 67,1</w:t>
      </w:r>
      <w:r w:rsidRPr="00C24854">
        <w:rPr>
          <w:color w:val="000000"/>
          <w:sz w:val="28"/>
          <w:szCs w:val="28"/>
        </w:rPr>
        <w:t xml:space="preserve">% </w:t>
      </w:r>
      <w:r>
        <w:rPr>
          <w:color w:val="000000"/>
          <w:sz w:val="28"/>
          <w:szCs w:val="28"/>
          <w:lang w:val="bg-BG"/>
        </w:rPr>
        <w:t xml:space="preserve">са </w:t>
      </w:r>
      <w:r w:rsidRPr="00C24854">
        <w:rPr>
          <w:color w:val="000000"/>
          <w:sz w:val="28"/>
          <w:szCs w:val="28"/>
        </w:rPr>
        <w:t xml:space="preserve">употребявали </w:t>
      </w:r>
      <w:r>
        <w:rPr>
          <w:color w:val="000000"/>
          <w:sz w:val="28"/>
          <w:szCs w:val="28"/>
          <w:lang w:val="bg-BG"/>
        </w:rPr>
        <w:t>м</w:t>
      </w:r>
      <w:r w:rsidRPr="00C24854">
        <w:rPr>
          <w:color w:val="000000"/>
          <w:sz w:val="28"/>
          <w:szCs w:val="28"/>
        </w:rPr>
        <w:t xml:space="preserve">етадон хидрохлорид в последната година. Налице е тревожна тенденция за приемане на </w:t>
      </w:r>
      <w:r>
        <w:rPr>
          <w:color w:val="000000"/>
          <w:sz w:val="28"/>
          <w:szCs w:val="28"/>
          <w:lang w:val="bg-BG"/>
        </w:rPr>
        <w:t>м</w:t>
      </w:r>
      <w:r w:rsidRPr="00C24854">
        <w:rPr>
          <w:color w:val="000000"/>
          <w:sz w:val="28"/>
          <w:szCs w:val="28"/>
        </w:rPr>
        <w:t>етадон хидрохлорид по венозен път и комбинирането му с други наркотични вещества и лекарствени продукти от групата на бензодиазепините, което създава опасност за предозиране и странич</w:t>
      </w:r>
      <w:r>
        <w:rPr>
          <w:color w:val="000000"/>
          <w:sz w:val="28"/>
          <w:szCs w:val="28"/>
        </w:rPr>
        <w:t xml:space="preserve">ни ефекти, водещи до летален </w:t>
      </w:r>
      <w:r w:rsidRPr="00C24854">
        <w:rPr>
          <w:color w:val="000000"/>
          <w:sz w:val="28"/>
          <w:szCs w:val="28"/>
        </w:rPr>
        <w:t xml:space="preserve">изход.  </w:t>
      </w:r>
    </w:p>
    <w:p w:rsidR="00815C20" w:rsidRDefault="00815C20" w:rsidP="008E5C9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</w:rPr>
        <w:t>Тези индикации показват нуждата от подобряване на достъпа и контро</w:t>
      </w:r>
      <w:r>
        <w:rPr>
          <w:color w:val="000000"/>
          <w:sz w:val="28"/>
          <w:szCs w:val="28"/>
        </w:rPr>
        <w:t xml:space="preserve">ла по отношение на изписваните </w:t>
      </w:r>
      <w:r w:rsidRPr="00C24854">
        <w:rPr>
          <w:color w:val="000000"/>
          <w:sz w:val="28"/>
          <w:szCs w:val="28"/>
        </w:rPr>
        <w:t>контролирани лекарствени продукти</w:t>
      </w:r>
      <w:r w:rsidRPr="00C24854">
        <w:rPr>
          <w:color w:val="000000"/>
          <w:sz w:val="28"/>
          <w:szCs w:val="28"/>
          <w:lang w:val="bg-BG"/>
        </w:rPr>
        <w:t>, както и специфични мерки, свързани с новите психоактивни вещества.</w:t>
      </w:r>
    </w:p>
    <w:p w:rsidR="00815C20" w:rsidRDefault="00815C20" w:rsidP="008E5C9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Pr="005000F5" w:rsidRDefault="00815C20" w:rsidP="005000F5">
      <w:pPr>
        <w:autoSpaceDE w:val="0"/>
        <w:autoSpaceDN w:val="0"/>
        <w:adjustRightInd w:val="0"/>
        <w:jc w:val="both"/>
        <w:rPr>
          <w:color w:val="000000"/>
          <w:sz w:val="28"/>
          <w:szCs w:val="28"/>
          <w:u w:val="single"/>
          <w:lang w:val="bg-BG"/>
        </w:rPr>
      </w:pPr>
      <w:r w:rsidRPr="005000F5">
        <w:rPr>
          <w:color w:val="000000"/>
          <w:sz w:val="28"/>
          <w:szCs w:val="28"/>
          <w:u w:val="single"/>
          <w:lang w:val="bg-BG"/>
        </w:rPr>
        <w:t>Услуги за деца и младежи, употребяващи наркотици</w:t>
      </w:r>
    </w:p>
    <w:p w:rsidR="00815C20" w:rsidRPr="005000F5" w:rsidRDefault="00815C20" w:rsidP="005000F5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5000F5">
        <w:rPr>
          <w:color w:val="000000"/>
          <w:sz w:val="28"/>
          <w:szCs w:val="28"/>
          <w:lang w:val="bg-BG"/>
        </w:rPr>
        <w:t xml:space="preserve">Държавната агенция за закрила на детето поддържа национална информационна система. Съгласно данните за 2012 г., социалните работници от отделите „Закрила на детето” към </w:t>
      </w:r>
      <w:r>
        <w:rPr>
          <w:color w:val="000000"/>
          <w:sz w:val="28"/>
          <w:szCs w:val="28"/>
          <w:lang w:val="bg-BG"/>
        </w:rPr>
        <w:t>д</w:t>
      </w:r>
      <w:r w:rsidRPr="005000F5">
        <w:rPr>
          <w:color w:val="000000"/>
          <w:sz w:val="28"/>
          <w:szCs w:val="28"/>
          <w:lang w:val="bg-BG"/>
        </w:rPr>
        <w:t>ирекциите „Социално подпомагане” са раб</w:t>
      </w:r>
      <w:r>
        <w:rPr>
          <w:color w:val="000000"/>
          <w:sz w:val="28"/>
          <w:szCs w:val="28"/>
          <w:lang w:val="bg-BG"/>
        </w:rPr>
        <w:t xml:space="preserve">отили по 19 случая на деца със </w:t>
      </w:r>
      <w:r w:rsidRPr="005000F5">
        <w:rPr>
          <w:color w:val="000000"/>
          <w:sz w:val="28"/>
          <w:szCs w:val="28"/>
          <w:lang w:val="bg-BG"/>
        </w:rPr>
        <w:t>зависимост към наркотици. Ситуацията за 2011 г. е аналогична.</w:t>
      </w:r>
    </w:p>
    <w:p w:rsidR="00815C20" w:rsidRPr="005000F5" w:rsidRDefault="00815C20" w:rsidP="005000F5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5000F5">
        <w:rPr>
          <w:color w:val="000000"/>
          <w:sz w:val="28"/>
          <w:szCs w:val="28"/>
          <w:lang w:val="bg-BG"/>
        </w:rPr>
        <w:t xml:space="preserve">Налице е системно необхващане на случаите на деца, употребяващи наркотици от системата за закрила на детето. </w:t>
      </w:r>
    </w:p>
    <w:p w:rsidR="00815C20" w:rsidRPr="005000F5" w:rsidRDefault="00815C20" w:rsidP="005000F5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5000F5">
        <w:rPr>
          <w:color w:val="000000"/>
          <w:sz w:val="28"/>
          <w:szCs w:val="28"/>
          <w:lang w:val="bg-BG"/>
        </w:rPr>
        <w:t>Едно от основните правомощия на Председателя на Държавнат</w:t>
      </w:r>
      <w:r>
        <w:rPr>
          <w:color w:val="000000"/>
          <w:sz w:val="28"/>
          <w:szCs w:val="28"/>
          <w:lang w:val="bg-BG"/>
        </w:rPr>
        <w:t>а агенция за закрила на детето (</w:t>
      </w:r>
      <w:r w:rsidRPr="005000F5">
        <w:rPr>
          <w:color w:val="000000"/>
          <w:sz w:val="28"/>
          <w:szCs w:val="28"/>
          <w:lang w:val="bg-BG"/>
        </w:rPr>
        <w:t>ДАЗД</w:t>
      </w:r>
      <w:r>
        <w:rPr>
          <w:color w:val="000000"/>
          <w:sz w:val="28"/>
          <w:szCs w:val="28"/>
          <w:lang w:val="bg-BG"/>
        </w:rPr>
        <w:t>)</w:t>
      </w:r>
      <w:r w:rsidRPr="005000F5">
        <w:rPr>
          <w:color w:val="000000"/>
          <w:sz w:val="28"/>
          <w:szCs w:val="28"/>
          <w:lang w:val="bg-BG"/>
        </w:rPr>
        <w:t>, съгласно чл. 43б, ал.1 от Закона за закрила на детето, е издаването на лиценз за предоставяне на социални услуги за деца, чрез което се осъществява и предварителен контрол върху качеството на социалните услуги за деца и семейства.</w:t>
      </w:r>
    </w:p>
    <w:p w:rsidR="00815C20" w:rsidRPr="005000F5" w:rsidRDefault="00815C20" w:rsidP="005000F5">
      <w:pPr>
        <w:tabs>
          <w:tab w:val="left" w:pos="-1440"/>
        </w:tabs>
        <w:ind w:firstLine="720"/>
        <w:jc w:val="both"/>
        <w:rPr>
          <w:color w:val="000000"/>
          <w:sz w:val="28"/>
          <w:szCs w:val="28"/>
          <w:lang w:val="bg-BG"/>
        </w:rPr>
      </w:pPr>
      <w:r w:rsidRPr="005000F5">
        <w:rPr>
          <w:color w:val="000000"/>
          <w:sz w:val="28"/>
          <w:szCs w:val="28"/>
          <w:lang w:val="bg-BG"/>
        </w:rPr>
        <w:t>Към настоящия момент, само четири неправителствени организации са обявили в целевите си групи работа с деца и семейства, в които съществува проблем с употреба на наркотични</w:t>
      </w:r>
      <w:r w:rsidRPr="005000F5">
        <w:rPr>
          <w:color w:val="000000"/>
          <w:sz w:val="28"/>
          <w:szCs w:val="28"/>
          <w:lang w:val="en-US"/>
        </w:rPr>
        <w:t xml:space="preserve"> </w:t>
      </w:r>
      <w:r w:rsidRPr="005000F5">
        <w:rPr>
          <w:color w:val="000000"/>
          <w:sz w:val="28"/>
          <w:szCs w:val="28"/>
          <w:lang w:val="bg-BG"/>
        </w:rPr>
        <w:t xml:space="preserve">вещества. Тези услуги са в градовете Пловдив, София, Правец и Пещера. Неравномерното разпределение на социалните услуги за деца с рисково поведение и техните семейства, крие съществени рискове от задълбочаване на рисковото поведение и мултиплициране на проблема. </w:t>
      </w:r>
      <w:r w:rsidRPr="005000F5">
        <w:rPr>
          <w:rStyle w:val="at3"/>
          <w:color w:val="000000"/>
          <w:sz w:val="28"/>
          <w:szCs w:val="28"/>
          <w:lang w:val="bg-BG"/>
        </w:rPr>
        <w:t xml:space="preserve">Отчетена е необходимост от развитие на междусекторни услуги – например – здравно-социални или социално-образователни, в зависимост от целевата група. В сферата на зависимостите, липсват целенасочени усилия от страна на държавата и </w:t>
      </w:r>
      <w:r>
        <w:rPr>
          <w:rStyle w:val="at3"/>
          <w:color w:val="000000"/>
          <w:sz w:val="28"/>
          <w:szCs w:val="28"/>
          <w:lang w:val="bg-BG"/>
        </w:rPr>
        <w:t>неправителствените организации (</w:t>
      </w:r>
      <w:r w:rsidRPr="005000F5">
        <w:rPr>
          <w:rStyle w:val="at3"/>
          <w:color w:val="000000"/>
          <w:sz w:val="28"/>
          <w:szCs w:val="28"/>
          <w:lang w:val="bg-BG"/>
        </w:rPr>
        <w:t>НПО</w:t>
      </w:r>
      <w:r>
        <w:rPr>
          <w:rStyle w:val="at3"/>
          <w:color w:val="000000"/>
          <w:sz w:val="28"/>
          <w:szCs w:val="28"/>
          <w:lang w:val="bg-BG"/>
        </w:rPr>
        <w:t>)</w:t>
      </w:r>
      <w:r w:rsidRPr="005000F5">
        <w:rPr>
          <w:rStyle w:val="at3"/>
          <w:color w:val="000000"/>
          <w:sz w:val="28"/>
          <w:szCs w:val="28"/>
          <w:lang w:val="bg-BG"/>
        </w:rPr>
        <w:t xml:space="preserve"> за създаване на подкрепящи услуги, което е видно и от малкия б</w:t>
      </w:r>
      <w:r>
        <w:rPr>
          <w:rStyle w:val="at3"/>
          <w:color w:val="000000"/>
          <w:sz w:val="28"/>
          <w:szCs w:val="28"/>
          <w:lang w:val="bg-BG"/>
        </w:rPr>
        <w:t>рой НПО</w:t>
      </w:r>
      <w:r w:rsidRPr="005000F5">
        <w:rPr>
          <w:rStyle w:val="at3"/>
          <w:color w:val="000000"/>
          <w:sz w:val="28"/>
          <w:szCs w:val="28"/>
          <w:lang w:val="bg-BG"/>
        </w:rPr>
        <w:t>, които са посочили в целевите си групи и дейностите работа с деца употребяващи или експериментиращи с наркотици, техните родители или зависими родители. Възможно е, проблемите да бъдат решавани на областно и общинско ниво, където след анализ на ситуацията, могат да бъдат актуализирани общинските стратегии за развитие на социални услуги или осигуряване на подкрепа чрез мобилни услуги.</w:t>
      </w:r>
      <w:r w:rsidRPr="005000F5">
        <w:rPr>
          <w:color w:val="000000"/>
          <w:sz w:val="28"/>
          <w:szCs w:val="28"/>
          <w:lang w:val="bg-BG"/>
        </w:rPr>
        <w:t xml:space="preserve"> Необходимо е организациите, работещи или желаещи да предоставят социални услуги за деца</w:t>
      </w:r>
      <w:r>
        <w:rPr>
          <w:color w:val="000000"/>
          <w:sz w:val="28"/>
          <w:szCs w:val="28"/>
          <w:lang w:val="bg-BG"/>
        </w:rPr>
        <w:t>,</w:t>
      </w:r>
      <w:r w:rsidRPr="005000F5">
        <w:rPr>
          <w:color w:val="000000"/>
          <w:sz w:val="28"/>
          <w:szCs w:val="28"/>
          <w:lang w:val="bg-BG"/>
        </w:rPr>
        <w:t xml:space="preserve"> да отчитат нуждите в общността, като за това ще допринесе главно сътрудничеството им с отделите “Закрила на детето“ и другите органи за закрила на местно ниво, като РУП, </w:t>
      </w:r>
      <w:r>
        <w:rPr>
          <w:color w:val="000000"/>
          <w:sz w:val="28"/>
          <w:szCs w:val="28"/>
          <w:lang w:val="bg-BG"/>
        </w:rPr>
        <w:t>Местни комисии за борба с противообществените прояви на малолетните и непълнолетните (</w:t>
      </w:r>
      <w:r w:rsidRPr="005000F5">
        <w:rPr>
          <w:color w:val="000000"/>
          <w:sz w:val="28"/>
          <w:szCs w:val="28"/>
          <w:lang w:val="bg-BG"/>
        </w:rPr>
        <w:t>МКБППМН</w:t>
      </w:r>
      <w:r>
        <w:rPr>
          <w:color w:val="000000"/>
          <w:sz w:val="28"/>
          <w:szCs w:val="28"/>
          <w:lang w:val="bg-BG"/>
        </w:rPr>
        <w:t>)</w:t>
      </w:r>
      <w:r w:rsidRPr="005000F5">
        <w:rPr>
          <w:color w:val="000000"/>
          <w:sz w:val="28"/>
          <w:szCs w:val="28"/>
          <w:lang w:val="bg-BG"/>
        </w:rPr>
        <w:t>, лекари, училища.</w:t>
      </w:r>
    </w:p>
    <w:p w:rsidR="00815C20" w:rsidRPr="00915D01" w:rsidRDefault="00815C20" w:rsidP="005000F5">
      <w:pPr>
        <w:ind w:firstLine="720"/>
        <w:jc w:val="both"/>
        <w:rPr>
          <w:sz w:val="28"/>
          <w:szCs w:val="28"/>
          <w:lang w:val="bg-BG"/>
        </w:rPr>
      </w:pPr>
      <w:r w:rsidRPr="00915D01">
        <w:rPr>
          <w:sz w:val="28"/>
          <w:szCs w:val="28"/>
        </w:rPr>
        <w:t>Необходимостта от създаване на специализирани услуги за лечение, психосоциална рехабилитация и социална реинтеграция за деца и младежи, злоупотребяващи с психоактивни вещества</w:t>
      </w:r>
      <w:r w:rsidRPr="00915D01">
        <w:rPr>
          <w:sz w:val="28"/>
          <w:szCs w:val="28"/>
          <w:lang w:val="bg-BG"/>
        </w:rPr>
        <w:t xml:space="preserve"> като </w:t>
      </w:r>
      <w:r w:rsidRPr="00915D01">
        <w:rPr>
          <w:sz w:val="28"/>
          <w:szCs w:val="28"/>
        </w:rPr>
        <w:t>интегрирана здравно – социална услуга, базирана в рисковите общности</w:t>
      </w:r>
      <w:r w:rsidRPr="00915D01">
        <w:rPr>
          <w:sz w:val="28"/>
          <w:szCs w:val="28"/>
          <w:lang w:val="bg-BG"/>
        </w:rPr>
        <w:t xml:space="preserve"> и </w:t>
      </w:r>
      <w:r w:rsidRPr="00915D01">
        <w:rPr>
          <w:sz w:val="28"/>
          <w:szCs w:val="28"/>
        </w:rPr>
        <w:t>подходи за работа с малцинствени групи</w:t>
      </w:r>
      <w:r w:rsidRPr="00915D01">
        <w:rPr>
          <w:sz w:val="28"/>
          <w:szCs w:val="28"/>
          <w:lang w:val="bg-BG"/>
        </w:rPr>
        <w:t xml:space="preserve"> </w:t>
      </w:r>
      <w:r w:rsidRPr="00915D01">
        <w:rPr>
          <w:sz w:val="28"/>
          <w:szCs w:val="28"/>
        </w:rPr>
        <w:t xml:space="preserve">е оценена </w:t>
      </w:r>
      <w:r w:rsidRPr="00915D01">
        <w:rPr>
          <w:sz w:val="28"/>
          <w:szCs w:val="28"/>
          <w:lang w:val="bg-BG"/>
        </w:rPr>
        <w:t xml:space="preserve">като спешна интервенция </w:t>
      </w:r>
      <w:r w:rsidRPr="00915D01">
        <w:rPr>
          <w:sz w:val="28"/>
          <w:szCs w:val="28"/>
        </w:rPr>
        <w:t>от институции и експерти, но съществуват административни, субективни и ресурсни затруднения за създаването им.</w:t>
      </w:r>
      <w:r w:rsidRPr="00915D01">
        <w:rPr>
          <w:sz w:val="28"/>
          <w:szCs w:val="28"/>
          <w:lang w:val="bg-BG"/>
        </w:rPr>
        <w:t xml:space="preserve"> 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Pr="00FD5FE6" w:rsidRDefault="00815C20" w:rsidP="00FD5FE6">
      <w:pPr>
        <w:ind w:firstLine="720"/>
        <w:jc w:val="both"/>
        <w:rPr>
          <w:color w:val="000000"/>
          <w:sz w:val="28"/>
          <w:szCs w:val="28"/>
          <w:u w:val="single"/>
          <w:lang w:val="bg-BG"/>
        </w:rPr>
      </w:pPr>
      <w:r w:rsidRPr="00FB0DB3">
        <w:rPr>
          <w:color w:val="000000"/>
          <w:sz w:val="28"/>
          <w:szCs w:val="28"/>
          <w:u w:val="single"/>
          <w:lang w:val="bg-BG"/>
        </w:rPr>
        <w:t>Намаляване  на вредите от употребата на наркотици</w:t>
      </w:r>
    </w:p>
    <w:p w:rsidR="00815C20" w:rsidRPr="00225556" w:rsidRDefault="00815C20" w:rsidP="002255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C24854">
        <w:rPr>
          <w:color w:val="000000"/>
          <w:sz w:val="28"/>
          <w:szCs w:val="28"/>
        </w:rPr>
        <w:t>Услугите з</w:t>
      </w:r>
      <w:r>
        <w:rPr>
          <w:color w:val="000000"/>
          <w:sz w:val="28"/>
          <w:szCs w:val="28"/>
        </w:rPr>
        <w:t xml:space="preserve">а намаляване на вредите </w:t>
      </w:r>
      <w:r>
        <w:rPr>
          <w:color w:val="000000"/>
          <w:sz w:val="28"/>
          <w:szCs w:val="28"/>
          <w:lang w:val="bg-BG"/>
        </w:rPr>
        <w:t>обхващат</w:t>
      </w:r>
      <w:r w:rsidRPr="00C24854">
        <w:rPr>
          <w:color w:val="000000"/>
          <w:sz w:val="28"/>
          <w:szCs w:val="28"/>
        </w:rPr>
        <w:t xml:space="preserve"> 40% -50% от употребяващите</w:t>
      </w:r>
      <w:r>
        <w:rPr>
          <w:color w:val="000000"/>
          <w:sz w:val="28"/>
          <w:szCs w:val="28"/>
          <w:lang w:val="bg-BG"/>
        </w:rPr>
        <w:t xml:space="preserve"> наркотици</w:t>
      </w:r>
      <w:r w:rsidRPr="00C24854">
        <w:rPr>
          <w:color w:val="000000"/>
          <w:sz w:val="28"/>
          <w:szCs w:val="28"/>
        </w:rPr>
        <w:t>, което е недостатъчно като покриваемост за страната</w:t>
      </w:r>
      <w:r w:rsidRPr="00C24854">
        <w:rPr>
          <w:rStyle w:val="FootnoteReference"/>
          <w:color w:val="000000"/>
          <w:sz w:val="28"/>
          <w:szCs w:val="28"/>
        </w:rPr>
        <w:footnoteReference w:id="4"/>
      </w:r>
      <w:r w:rsidRPr="00C24854">
        <w:rPr>
          <w:color w:val="000000"/>
          <w:sz w:val="28"/>
          <w:szCs w:val="28"/>
        </w:rPr>
        <w:t>. Препоръките на Дъблинската декларация за партньорство в борба с ХИВ/СПИН в Европа и  Централна Азия са за достигане на 60% от инжекционно употребяващите наркотични вещества с услуги за намаляване на вредите</w:t>
      </w:r>
      <w:r w:rsidRPr="00225556">
        <w:rPr>
          <w:color w:val="000000"/>
          <w:sz w:val="28"/>
          <w:szCs w:val="28"/>
        </w:rPr>
        <w:t>.</w:t>
      </w:r>
      <w:r w:rsidRPr="00225556">
        <w:rPr>
          <w:sz w:val="28"/>
          <w:szCs w:val="28"/>
          <w:lang w:val="ru-RU"/>
        </w:rPr>
        <w:t xml:space="preserve"> България се намира на кръстопътя на два вида ХИВ епидемии. В Западна и Централна Европа приблизително 900</w:t>
      </w:r>
      <w:r w:rsidRPr="00225556">
        <w:rPr>
          <w:sz w:val="28"/>
          <w:szCs w:val="28"/>
        </w:rPr>
        <w:t> </w:t>
      </w:r>
      <w:r w:rsidRPr="00225556">
        <w:rPr>
          <w:sz w:val="28"/>
          <w:szCs w:val="28"/>
          <w:lang w:val="ru-RU"/>
        </w:rPr>
        <w:t xml:space="preserve">000 са лицата, живеещи с ХИВ, а в Източна Европа и Централна Азия те са приблизително 1,4 милиона.  </w:t>
      </w:r>
    </w:p>
    <w:p w:rsidR="00815C20" w:rsidRPr="00225556" w:rsidRDefault="00815C20" w:rsidP="00225556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/>
        </w:rPr>
      </w:pPr>
      <w:r w:rsidRPr="00225556">
        <w:rPr>
          <w:sz w:val="28"/>
          <w:szCs w:val="28"/>
          <w:lang w:val="ru-RU"/>
        </w:rPr>
        <w:t>Епидемията в региона на Източна Европа и Централна Азия е най-бързо развиваща се, където новоинфектираните с ХИВ лица за 2011 г. са приблизително 140</w:t>
      </w:r>
      <w:r w:rsidRPr="00225556">
        <w:rPr>
          <w:sz w:val="28"/>
          <w:szCs w:val="28"/>
        </w:rPr>
        <w:t> </w:t>
      </w:r>
      <w:r w:rsidRPr="00225556">
        <w:rPr>
          <w:sz w:val="28"/>
          <w:szCs w:val="28"/>
          <w:lang w:val="ru-RU"/>
        </w:rPr>
        <w:t>000 лица, като най-голям дял от новите инфекции са сред хората, които венозно употребяват наркотици.</w:t>
      </w:r>
    </w:p>
    <w:p w:rsidR="00815C20" w:rsidRPr="00225556" w:rsidRDefault="00815C20" w:rsidP="0022555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 w:rsidRPr="00225556">
        <w:rPr>
          <w:sz w:val="28"/>
          <w:szCs w:val="28"/>
          <w:lang w:val="ru-RU"/>
        </w:rPr>
        <w:t>България все още е страна с ниско разпространение на ХИВ в общата популация. Според данни на Европейския център за контрол на заболяванията през 2011 г. честотата на новите случаи с ХИВ в страните от Европейския съюз е средно 5.7 случая на 100</w:t>
      </w:r>
      <w:r w:rsidRPr="00225556">
        <w:rPr>
          <w:sz w:val="28"/>
          <w:szCs w:val="28"/>
        </w:rPr>
        <w:t> </w:t>
      </w:r>
      <w:r w:rsidRPr="00225556">
        <w:rPr>
          <w:sz w:val="28"/>
          <w:szCs w:val="28"/>
          <w:lang w:val="ru-RU"/>
        </w:rPr>
        <w:t>000 население. За България честотата на новите случаи с ХИВ е 2.7 случая на 100</w:t>
      </w:r>
      <w:r w:rsidRPr="00225556">
        <w:rPr>
          <w:sz w:val="28"/>
          <w:szCs w:val="28"/>
        </w:rPr>
        <w:t> </w:t>
      </w:r>
      <w:r w:rsidRPr="00225556">
        <w:rPr>
          <w:sz w:val="28"/>
          <w:szCs w:val="28"/>
          <w:lang w:val="ru-RU"/>
        </w:rPr>
        <w:t>000.</w:t>
      </w:r>
    </w:p>
    <w:p w:rsidR="00815C20" w:rsidRDefault="00815C20" w:rsidP="0022555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 w:rsidRPr="00225556">
        <w:rPr>
          <w:sz w:val="28"/>
          <w:szCs w:val="28"/>
          <w:lang w:val="ru-RU"/>
        </w:rPr>
        <w:t>По отношение на лицата, употребяващи инжекционно наркотици данните показват, че процента на новорегистрираните намалява от 26 % през 2012 г. до 16 %  през 2013 г. Въпреки, че нивото на ХИВ инфекцията в България  бележи в последните години тенденция за намаляване на ХИВ сред употребяващи инжекционно наркотици, трябва да се има предвид, че тези тенденции са динамични.</w:t>
      </w:r>
      <w:r w:rsidRPr="008B3678">
        <w:rPr>
          <w:color w:val="000000"/>
          <w:sz w:val="28"/>
          <w:szCs w:val="28"/>
          <w:lang w:val="bg-BG"/>
        </w:rPr>
        <w:t xml:space="preserve"> </w:t>
      </w:r>
    </w:p>
    <w:p w:rsidR="00815C20" w:rsidRPr="00C24854" w:rsidRDefault="00815C20" w:rsidP="00FB0DB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 xml:space="preserve">Предвид високият брой смъртни случаи, свързани с употребата на наркотици в Европейския съюз, обхвата и разнообразието на дейностите за намаляване на смъртността сред употребяващите наркотици </w:t>
      </w:r>
      <w:r>
        <w:rPr>
          <w:color w:val="000000"/>
          <w:sz w:val="28"/>
          <w:szCs w:val="28"/>
          <w:lang w:val="bg-BG"/>
        </w:rPr>
        <w:t>не е достатъчен</w:t>
      </w:r>
      <w:r w:rsidRPr="00C24854">
        <w:rPr>
          <w:color w:val="000000"/>
          <w:sz w:val="28"/>
          <w:szCs w:val="28"/>
        </w:rPr>
        <w:t>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 xml:space="preserve">По данни на Главна дирекция „Изпълнение на наказанията“ </w:t>
      </w:r>
      <w:r>
        <w:rPr>
          <w:color w:val="000000"/>
          <w:sz w:val="28"/>
          <w:szCs w:val="28"/>
          <w:lang w:val="bg-BG"/>
        </w:rPr>
        <w:t>(</w:t>
      </w:r>
      <w:r w:rsidRPr="00C24854">
        <w:rPr>
          <w:color w:val="000000"/>
          <w:sz w:val="28"/>
          <w:szCs w:val="28"/>
          <w:lang w:val="bg-BG"/>
        </w:rPr>
        <w:t>ГДИН</w:t>
      </w:r>
      <w:r>
        <w:rPr>
          <w:color w:val="000000"/>
          <w:sz w:val="28"/>
          <w:szCs w:val="28"/>
          <w:lang w:val="bg-BG"/>
        </w:rPr>
        <w:t>)</w:t>
      </w:r>
      <w:r w:rsidRPr="00C24854">
        <w:rPr>
          <w:color w:val="000000"/>
          <w:sz w:val="28"/>
          <w:szCs w:val="28"/>
          <w:lang w:val="bg-BG"/>
        </w:rPr>
        <w:t xml:space="preserve"> към Министерството на правосъдието общият брой на осъдените за извършени престъпления по чл. 354 от Наказа</w:t>
      </w:r>
      <w:r>
        <w:rPr>
          <w:color w:val="000000"/>
          <w:sz w:val="28"/>
          <w:szCs w:val="28"/>
          <w:lang w:val="bg-BG"/>
        </w:rPr>
        <w:t>телния кодекс (</w:t>
      </w:r>
      <w:r w:rsidRPr="00C24854">
        <w:rPr>
          <w:color w:val="000000"/>
          <w:sz w:val="28"/>
          <w:szCs w:val="28"/>
          <w:lang w:val="bg-BG"/>
        </w:rPr>
        <w:t>за производство, преработване, придобиване, държане, разпространение на наркот</w:t>
      </w:r>
      <w:r>
        <w:rPr>
          <w:color w:val="000000"/>
          <w:sz w:val="28"/>
          <w:szCs w:val="28"/>
          <w:lang w:val="bg-BG"/>
        </w:rPr>
        <w:t>ични вещества или техни аналози)</w:t>
      </w:r>
      <w:r w:rsidRPr="00C24854">
        <w:rPr>
          <w:color w:val="000000"/>
          <w:sz w:val="28"/>
          <w:szCs w:val="28"/>
          <w:lang w:val="bg-BG"/>
        </w:rPr>
        <w:t xml:space="preserve"> е 528 души.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В пенитенциарната система се прилагат две програми за работа с наркозависими лица, лишени от свобода. И двете програми са разработени на основата на когнитивно-поведенческия подход:</w:t>
      </w:r>
    </w:p>
    <w:p w:rsidR="00815C20" w:rsidRPr="00C24854" w:rsidRDefault="00815C20" w:rsidP="00EF4175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Краткосрочна програма за минимизиране на вредите от употребата на наркотични вещества.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Средносрочна програма за „Третиране на зависимости в системата на българските затвори“.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Въведената практика за успешно завършилите съответната програма – даване на сертификати, зачитане на работни дни и промяна в правния им статус, допълнително оказват мотивационно влияние върху тяхното участие, като оказват и положително влияние върху останалите осъдени лица.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 xml:space="preserve">Само за 2012 г. в затворите са регистрирани 992 лица, употребяващи психоактивни вещества. Съгласно информацията от ГДИН за същата година са регистрирани 94 опита за внасяне на наркотици в местата за лишаване от свобода. 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За всички новопостъпили лишени от свобода са достъпни процедурите по оценка на здравословното им състояние, диагностика на потребностите, оценка на риска от рецидив и вреди и включването им в групова работа с адаптационна насоченост. Тези, които са с абстинентни прояви незабавно получават медицинска помощ и последващи психиатрични и психологически консултации.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По преценка на медицинските центрове в местата за лишаване от свобода  някои лица с наркотична зависимост се изпращат за лечение в специализираното психиатрично отделение при затвора в гр. Ловеч. През 2012 г. в него са лекувани 41 пациенти с диагнози, нозологично принадлежащи към групата на зави</w:t>
      </w:r>
      <w:r>
        <w:rPr>
          <w:color w:val="000000"/>
          <w:sz w:val="28"/>
          <w:szCs w:val="28"/>
          <w:lang w:val="bg-BG"/>
        </w:rPr>
        <w:t>симостите, което съставлява 15,</w:t>
      </w:r>
      <w:r w:rsidRPr="00C24854">
        <w:rPr>
          <w:color w:val="000000"/>
          <w:sz w:val="28"/>
          <w:szCs w:val="28"/>
          <w:lang w:val="bg-BG"/>
        </w:rPr>
        <w:t>45% от общия брой пациенти.</w:t>
      </w:r>
    </w:p>
    <w:p w:rsidR="00815C20" w:rsidRDefault="00815C20" w:rsidP="00FB0DB3">
      <w:pPr>
        <w:ind w:firstLine="720"/>
        <w:jc w:val="both"/>
        <w:rPr>
          <w:sz w:val="28"/>
          <w:szCs w:val="28"/>
          <w:lang w:val="en-US"/>
        </w:rPr>
      </w:pPr>
      <w:r w:rsidRPr="0087660D">
        <w:rPr>
          <w:sz w:val="28"/>
          <w:szCs w:val="28"/>
          <w:lang w:val="bg-BG"/>
        </w:rPr>
        <w:t xml:space="preserve">През 2012 г. по </w:t>
      </w:r>
      <w:r>
        <w:rPr>
          <w:sz w:val="28"/>
          <w:szCs w:val="28"/>
          <w:lang w:val="bg-BG"/>
        </w:rPr>
        <w:t xml:space="preserve">данни на </w:t>
      </w:r>
      <w:r w:rsidRPr="0087660D">
        <w:rPr>
          <w:sz w:val="28"/>
          <w:szCs w:val="28"/>
          <w:lang w:val="bg-BG"/>
        </w:rPr>
        <w:t>Програма „Превенция и контрол на ХИВ/СПИН”</w:t>
      </w:r>
      <w:r>
        <w:rPr>
          <w:sz w:val="28"/>
          <w:szCs w:val="28"/>
          <w:lang w:val="bg-BG"/>
        </w:rPr>
        <w:t>, финансирана от Глобалния фонд за борба срещу СПИН, туберкулоза и малария,</w:t>
      </w:r>
      <w:r w:rsidRPr="0087660D">
        <w:rPr>
          <w:sz w:val="28"/>
          <w:szCs w:val="28"/>
          <w:lang w:val="bg-BG"/>
        </w:rPr>
        <w:t xml:space="preserve"> 8615</w:t>
      </w:r>
      <w:r w:rsidRPr="009860E8">
        <w:rPr>
          <w:sz w:val="28"/>
          <w:szCs w:val="28"/>
          <w:lang w:val="bg-BG"/>
        </w:rPr>
        <w:t xml:space="preserve"> </w:t>
      </w:r>
      <w:r w:rsidRPr="0087660D">
        <w:rPr>
          <w:sz w:val="28"/>
          <w:szCs w:val="28"/>
          <w:lang w:val="bg-BG"/>
        </w:rPr>
        <w:t>лица, лишени от свобода са достигнати с услуги за превенция на ХИВ чрез здравно-образователни сесии, разпространение на образователни материали и презервативи и с услуги по доброволно консултиране и изследване за ХИВ, предоставяне от консултантите към Каби</w:t>
      </w:r>
      <w:r>
        <w:rPr>
          <w:sz w:val="28"/>
          <w:szCs w:val="28"/>
          <w:lang w:val="bg-BG"/>
        </w:rPr>
        <w:t xml:space="preserve">нетите за анонимно и безплатно консултиране и изследване за СПИН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  <w:lang w:val="bg-BG"/>
        </w:rPr>
        <w:t>К</w:t>
      </w:r>
      <w:r w:rsidRPr="0087660D">
        <w:rPr>
          <w:sz w:val="28"/>
          <w:szCs w:val="28"/>
          <w:lang w:val="bg-BG"/>
        </w:rPr>
        <w:t>АБКИС</w:t>
      </w:r>
      <w:r>
        <w:rPr>
          <w:sz w:val="28"/>
          <w:szCs w:val="28"/>
          <w:lang w:val="en-US"/>
        </w:rPr>
        <w:t>).</w:t>
      </w:r>
    </w:p>
    <w:p w:rsidR="00815C20" w:rsidRDefault="00815C20" w:rsidP="00FB0DB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Pr="00F414AC" w:rsidRDefault="00815C20" w:rsidP="00F414AC">
      <w:pPr>
        <w:ind w:firstLine="708"/>
        <w:jc w:val="both"/>
        <w:rPr>
          <w:sz w:val="28"/>
          <w:szCs w:val="28"/>
          <w:lang w:val="bg-BG"/>
        </w:rPr>
      </w:pPr>
      <w:r w:rsidRPr="001C7F22">
        <w:rPr>
          <w:sz w:val="28"/>
          <w:szCs w:val="28"/>
          <w:lang w:val="bg-BG"/>
        </w:rPr>
        <w:t xml:space="preserve">Дейността на </w:t>
      </w:r>
      <w:r w:rsidRPr="005000F5">
        <w:rPr>
          <w:color w:val="000000"/>
          <w:sz w:val="28"/>
          <w:szCs w:val="28"/>
          <w:lang w:val="bg-BG"/>
        </w:rPr>
        <w:t>МКБППМН</w:t>
      </w:r>
      <w:r>
        <w:rPr>
          <w:sz w:val="28"/>
          <w:szCs w:val="28"/>
          <w:lang w:val="bg-BG"/>
        </w:rPr>
        <w:t xml:space="preserve"> </w:t>
      </w:r>
      <w:r w:rsidRPr="00F414AC">
        <w:rPr>
          <w:sz w:val="28"/>
          <w:szCs w:val="28"/>
          <w:lang w:val="bg-BG"/>
        </w:rPr>
        <w:t>е насочена към: реализирането на информационно-консултативна, проучвателна и изследователска дейност, анализ на факторите за употреба на наркотични вещества сред подрастващите; разработване на програми и проекти; работа с рискови групи; квалификация на специалистите; създаване и разпространение на информационни печатни и видеоматериали по проблема</w:t>
      </w:r>
      <w:r>
        <w:rPr>
          <w:sz w:val="28"/>
          <w:szCs w:val="28"/>
          <w:lang w:val="bg-BG"/>
        </w:rPr>
        <w:t>.</w:t>
      </w:r>
      <w:r w:rsidRPr="00F414AC">
        <w:rPr>
          <w:sz w:val="28"/>
          <w:szCs w:val="28"/>
          <w:lang w:val="bg-BG"/>
        </w:rPr>
        <w:t xml:space="preserve"> Реализират  се съвместни дейности в парт</w:t>
      </w:r>
      <w:r>
        <w:rPr>
          <w:sz w:val="28"/>
          <w:szCs w:val="28"/>
          <w:lang w:val="bg-BG"/>
        </w:rPr>
        <w:t>ньорство с ОбСНВ и ПИЦ</w:t>
      </w:r>
      <w:r w:rsidRPr="00F414AC">
        <w:rPr>
          <w:sz w:val="28"/>
          <w:szCs w:val="28"/>
          <w:lang w:val="bg-BG"/>
        </w:rPr>
        <w:t>.</w:t>
      </w:r>
    </w:p>
    <w:p w:rsidR="00815C20" w:rsidRPr="00FD2805" w:rsidRDefault="00815C20" w:rsidP="00F414AC">
      <w:pPr>
        <w:ind w:firstLine="708"/>
        <w:jc w:val="both"/>
        <w:rPr>
          <w:sz w:val="28"/>
          <w:szCs w:val="28"/>
          <w:lang w:val="bg-BG"/>
        </w:rPr>
      </w:pPr>
      <w:r w:rsidRPr="00F414AC">
        <w:rPr>
          <w:sz w:val="28"/>
          <w:szCs w:val="28"/>
          <w:lang w:val="bg-BG"/>
        </w:rPr>
        <w:t xml:space="preserve">Местните комисии са организирали </w:t>
      </w:r>
      <w:r w:rsidRPr="00454458">
        <w:rPr>
          <w:sz w:val="28"/>
          <w:szCs w:val="28"/>
          <w:lang w:val="bg-BG"/>
        </w:rPr>
        <w:t>83 обучения</w:t>
      </w:r>
      <w:r>
        <w:rPr>
          <w:sz w:val="28"/>
          <w:szCs w:val="28"/>
          <w:lang w:val="bg-BG"/>
        </w:rPr>
        <w:t>, в които са обучени 969 на</w:t>
      </w:r>
      <w:r w:rsidRPr="00454458">
        <w:rPr>
          <w:sz w:val="28"/>
          <w:szCs w:val="28"/>
          <w:lang w:val="bg-BG"/>
        </w:rPr>
        <w:t xml:space="preserve"> специалисти от МКБППМН. </w:t>
      </w:r>
      <w:r>
        <w:rPr>
          <w:sz w:val="28"/>
          <w:szCs w:val="28"/>
          <w:lang w:val="bg-BG"/>
        </w:rPr>
        <w:t>По-</w:t>
      </w:r>
      <w:r w:rsidRPr="00F414AC">
        <w:rPr>
          <w:sz w:val="28"/>
          <w:szCs w:val="28"/>
          <w:lang w:val="bg-BG"/>
        </w:rPr>
        <w:t xml:space="preserve">важните теми на </w:t>
      </w:r>
      <w:r>
        <w:rPr>
          <w:sz w:val="28"/>
          <w:szCs w:val="28"/>
          <w:lang w:val="bg-BG"/>
        </w:rPr>
        <w:t>обученията са</w:t>
      </w:r>
      <w:r w:rsidRPr="00F414AC">
        <w:rPr>
          <w:sz w:val="28"/>
          <w:szCs w:val="28"/>
          <w:lang w:val="bg-BG"/>
        </w:rPr>
        <w:t>: „Видове наркотици и превенция на употребата”; „Подходи за постигане на поведенческа промяна”; „Как да разпознаем децата, употребяващи наркотици”, „Наркомания, зависимости – превенция”.</w:t>
      </w:r>
    </w:p>
    <w:p w:rsidR="00815C20" w:rsidRDefault="00815C20" w:rsidP="00F414AC">
      <w:pPr>
        <w:ind w:firstLine="708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</w:t>
      </w:r>
      <w:r w:rsidRPr="00F414AC">
        <w:rPr>
          <w:sz w:val="28"/>
          <w:szCs w:val="28"/>
          <w:lang w:val="bg-BG"/>
        </w:rPr>
        <w:t>еализира</w:t>
      </w:r>
      <w:r>
        <w:rPr>
          <w:sz w:val="28"/>
          <w:szCs w:val="28"/>
          <w:lang w:val="bg-BG"/>
        </w:rPr>
        <w:t>н</w:t>
      </w:r>
      <w:r w:rsidRPr="00F414AC">
        <w:rPr>
          <w:sz w:val="28"/>
          <w:szCs w:val="28"/>
          <w:lang w:val="bg-BG"/>
        </w:rPr>
        <w:t xml:space="preserve">и </w:t>
      </w:r>
      <w:r>
        <w:rPr>
          <w:sz w:val="28"/>
          <w:szCs w:val="28"/>
          <w:lang w:val="bg-BG"/>
        </w:rPr>
        <w:t xml:space="preserve">са </w:t>
      </w:r>
      <w:r w:rsidRPr="00F414AC">
        <w:rPr>
          <w:sz w:val="28"/>
          <w:szCs w:val="28"/>
          <w:lang w:val="bg-BG"/>
        </w:rPr>
        <w:t>114 програми “Връстници обучават връстници”.</w:t>
      </w:r>
      <w:r>
        <w:rPr>
          <w:sz w:val="28"/>
          <w:szCs w:val="28"/>
          <w:lang w:val="bg-BG"/>
        </w:rPr>
        <w:t xml:space="preserve"> </w:t>
      </w:r>
    </w:p>
    <w:p w:rsidR="00815C20" w:rsidRDefault="00815C20" w:rsidP="00F414AC">
      <w:pPr>
        <w:ind w:firstLine="708"/>
        <w:jc w:val="both"/>
        <w:rPr>
          <w:sz w:val="28"/>
          <w:szCs w:val="28"/>
          <w:lang w:val="bg-BG"/>
        </w:rPr>
      </w:pPr>
      <w:r w:rsidRPr="00F414AC">
        <w:rPr>
          <w:sz w:val="28"/>
          <w:szCs w:val="28"/>
          <w:lang w:val="bg-BG"/>
        </w:rPr>
        <w:t xml:space="preserve">Осъществени са </w:t>
      </w:r>
      <w:r w:rsidRPr="00FD2805">
        <w:rPr>
          <w:sz w:val="28"/>
          <w:szCs w:val="28"/>
          <w:lang w:val="bg-BG"/>
        </w:rPr>
        <w:t>349 информационни кампании и общо</w:t>
      </w:r>
      <w:r>
        <w:rPr>
          <w:sz w:val="28"/>
          <w:szCs w:val="28"/>
          <w:lang w:val="bg-BG"/>
        </w:rPr>
        <w:t xml:space="preserve"> </w:t>
      </w:r>
      <w:r w:rsidRPr="00FD2805">
        <w:rPr>
          <w:sz w:val="28"/>
          <w:szCs w:val="28"/>
          <w:lang w:val="bg-BG"/>
        </w:rPr>
        <w:t>превантивни програми</w:t>
      </w:r>
      <w:r>
        <w:rPr>
          <w:sz w:val="28"/>
          <w:szCs w:val="28"/>
          <w:lang w:val="bg-BG"/>
        </w:rPr>
        <w:t>, и</w:t>
      </w:r>
      <w:r w:rsidRPr="00F414AC">
        <w:rPr>
          <w:sz w:val="28"/>
          <w:szCs w:val="28"/>
          <w:lang w:val="bg-BG"/>
        </w:rPr>
        <w:t xml:space="preserve">здадени </w:t>
      </w:r>
      <w:r>
        <w:rPr>
          <w:sz w:val="28"/>
          <w:szCs w:val="28"/>
          <w:lang w:val="bg-BG"/>
        </w:rPr>
        <w:t xml:space="preserve">са </w:t>
      </w:r>
      <w:r w:rsidRPr="00F414AC">
        <w:rPr>
          <w:sz w:val="28"/>
          <w:szCs w:val="28"/>
          <w:lang w:val="bg-BG"/>
        </w:rPr>
        <w:t xml:space="preserve">и разпространени </w:t>
      </w:r>
      <w:r w:rsidRPr="00FD2805">
        <w:rPr>
          <w:sz w:val="28"/>
          <w:szCs w:val="28"/>
          <w:lang w:val="bg-BG"/>
        </w:rPr>
        <w:t>информационни мате</w:t>
      </w:r>
      <w:r>
        <w:rPr>
          <w:sz w:val="28"/>
          <w:szCs w:val="28"/>
          <w:lang w:val="bg-BG"/>
        </w:rPr>
        <w:t>риали</w:t>
      </w:r>
      <w:r w:rsidRPr="00F414AC">
        <w:rPr>
          <w:sz w:val="28"/>
          <w:szCs w:val="28"/>
          <w:lang w:val="bg-BG"/>
        </w:rPr>
        <w:t xml:space="preserve">. </w:t>
      </w:r>
    </w:p>
    <w:p w:rsidR="00815C20" w:rsidRPr="00F414AC" w:rsidRDefault="00815C20" w:rsidP="00F414AC">
      <w:pPr>
        <w:ind w:firstLine="708"/>
        <w:jc w:val="both"/>
        <w:rPr>
          <w:sz w:val="28"/>
          <w:szCs w:val="28"/>
          <w:lang w:val="bg-BG"/>
        </w:rPr>
      </w:pPr>
      <w:r w:rsidRPr="00F414AC">
        <w:rPr>
          <w:sz w:val="28"/>
          <w:szCs w:val="28"/>
          <w:lang w:val="bg-BG"/>
        </w:rPr>
        <w:t xml:space="preserve">Добра практика в дейността на МКБППМН </w:t>
      </w:r>
      <w:r>
        <w:rPr>
          <w:sz w:val="28"/>
          <w:szCs w:val="28"/>
          <w:lang w:val="bg-BG"/>
        </w:rPr>
        <w:t xml:space="preserve">е </w:t>
      </w:r>
      <w:r w:rsidRPr="00FD2805">
        <w:rPr>
          <w:sz w:val="28"/>
          <w:szCs w:val="28"/>
          <w:lang w:val="bg-BG"/>
        </w:rPr>
        <w:t>извършването на проучвания</w:t>
      </w:r>
      <w:r w:rsidRPr="00F414AC">
        <w:rPr>
          <w:sz w:val="28"/>
          <w:szCs w:val="28"/>
          <w:lang w:val="bg-BG"/>
        </w:rPr>
        <w:t xml:space="preserve"> чрез интервюта, тестове, анкети относно причините и мотивите за употреба на наркотици</w:t>
      </w:r>
      <w:r w:rsidRPr="00FD2805">
        <w:rPr>
          <w:sz w:val="28"/>
          <w:szCs w:val="28"/>
          <w:lang w:val="bg-BG"/>
        </w:rPr>
        <w:t xml:space="preserve">. </w:t>
      </w:r>
      <w:r>
        <w:rPr>
          <w:sz w:val="28"/>
          <w:szCs w:val="28"/>
          <w:lang w:val="bg-BG"/>
        </w:rPr>
        <w:t xml:space="preserve">Проведени са 107 </w:t>
      </w:r>
      <w:r w:rsidRPr="00F414AC">
        <w:rPr>
          <w:sz w:val="28"/>
          <w:szCs w:val="28"/>
          <w:lang w:val="bg-BG"/>
        </w:rPr>
        <w:t>проучвания, чрез които са били изследвани над 11</w:t>
      </w:r>
      <w:r>
        <w:rPr>
          <w:sz w:val="28"/>
          <w:szCs w:val="28"/>
          <w:lang w:val="bg-BG"/>
        </w:rPr>
        <w:t> </w:t>
      </w:r>
      <w:r w:rsidRPr="00F414AC">
        <w:rPr>
          <w:sz w:val="28"/>
          <w:szCs w:val="28"/>
          <w:lang w:val="bg-BG"/>
        </w:rPr>
        <w:t xml:space="preserve">000 лица, главно деца и родители. </w:t>
      </w:r>
      <w:r>
        <w:rPr>
          <w:sz w:val="28"/>
          <w:szCs w:val="28"/>
          <w:lang w:val="bg-BG"/>
        </w:rPr>
        <w:t>И</w:t>
      </w:r>
      <w:r w:rsidRPr="00F414AC">
        <w:rPr>
          <w:sz w:val="28"/>
          <w:szCs w:val="28"/>
          <w:lang w:val="bg-BG"/>
        </w:rPr>
        <w:t>дентифицира</w:t>
      </w:r>
      <w:r>
        <w:rPr>
          <w:sz w:val="28"/>
          <w:szCs w:val="28"/>
          <w:lang w:val="bg-BG"/>
        </w:rPr>
        <w:t>н</w:t>
      </w:r>
      <w:r w:rsidRPr="00F414AC">
        <w:rPr>
          <w:sz w:val="28"/>
          <w:szCs w:val="28"/>
          <w:lang w:val="bg-BG"/>
        </w:rPr>
        <w:t xml:space="preserve">и </w:t>
      </w:r>
      <w:r>
        <w:rPr>
          <w:sz w:val="28"/>
          <w:szCs w:val="28"/>
          <w:lang w:val="bg-BG"/>
        </w:rPr>
        <w:t xml:space="preserve">са </w:t>
      </w:r>
      <w:r w:rsidRPr="00FD2805">
        <w:rPr>
          <w:sz w:val="28"/>
          <w:szCs w:val="28"/>
          <w:lang w:val="bg-BG"/>
        </w:rPr>
        <w:t>123 рискови групи деца и семейства</w:t>
      </w:r>
      <w:r>
        <w:rPr>
          <w:sz w:val="28"/>
          <w:szCs w:val="28"/>
          <w:lang w:val="bg-BG"/>
        </w:rPr>
        <w:t>,</w:t>
      </w:r>
      <w:r w:rsidRPr="00F414AC">
        <w:rPr>
          <w:b/>
          <w:sz w:val="28"/>
          <w:szCs w:val="28"/>
          <w:lang w:val="bg-BG"/>
        </w:rPr>
        <w:t xml:space="preserve"> </w:t>
      </w:r>
      <w:r w:rsidRPr="00F414AC">
        <w:rPr>
          <w:sz w:val="28"/>
          <w:szCs w:val="28"/>
          <w:lang w:val="bg-BG"/>
        </w:rPr>
        <w:t>като с тях са осъществени над 30 програми за превенция и подкрепа.</w:t>
      </w:r>
    </w:p>
    <w:p w:rsidR="00815C20" w:rsidRPr="00F414AC" w:rsidRDefault="00815C20" w:rsidP="00F414AC">
      <w:pPr>
        <w:jc w:val="both"/>
        <w:rPr>
          <w:sz w:val="28"/>
          <w:szCs w:val="28"/>
        </w:rPr>
      </w:pPr>
    </w:p>
    <w:p w:rsidR="00815C20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  <w:r w:rsidRPr="00C24854">
        <w:rPr>
          <w:b/>
          <w:color w:val="000000"/>
          <w:sz w:val="28"/>
          <w:szCs w:val="28"/>
        </w:rPr>
        <w:t>Приоритети пред новата стратегия:</w:t>
      </w:r>
    </w:p>
    <w:p w:rsidR="00815C20" w:rsidRPr="00FB0DB3" w:rsidRDefault="00815C20" w:rsidP="00C24854">
      <w:pPr>
        <w:jc w:val="both"/>
        <w:rPr>
          <w:b/>
          <w:color w:val="000000"/>
          <w:sz w:val="28"/>
          <w:szCs w:val="28"/>
          <w:lang w:val="bg-BG"/>
        </w:rPr>
      </w:pP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Подобряване на предлагането, достъпността и териториалния обхват на ефективните и разнообразни мерки за намаляване търсенето на наркотици, насърчаване на използването и обмена на добри практики и прилагането на стандарти за качество в превенцията, ранните интервенции, лечението, психосоциалната рехабилитация, намаляване на вредите и социалната реинтеграция.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Разработване и прилагане на  програми</w:t>
      </w:r>
      <w:r w:rsidRPr="00C24854">
        <w:rPr>
          <w:color w:val="000000"/>
          <w:sz w:val="28"/>
          <w:szCs w:val="28"/>
          <w:lang w:val="bg-BG"/>
        </w:rPr>
        <w:t xml:space="preserve"> в областта на селективната и индикативната превенция, </w:t>
      </w:r>
      <w:r w:rsidRPr="00C24854">
        <w:rPr>
          <w:color w:val="000000"/>
          <w:sz w:val="28"/>
          <w:szCs w:val="28"/>
        </w:rPr>
        <w:t>насочени към конкретни целеви групи (места за забавления, семейства, общности в риск</w:t>
      </w:r>
      <w:r w:rsidRPr="00C24854">
        <w:rPr>
          <w:color w:val="000000"/>
          <w:sz w:val="28"/>
          <w:szCs w:val="28"/>
          <w:lang w:val="bg-BG"/>
        </w:rPr>
        <w:t>,</w:t>
      </w:r>
      <w:r>
        <w:rPr>
          <w:color w:val="000000"/>
          <w:sz w:val="28"/>
          <w:szCs w:val="28"/>
          <w:lang w:val="bg-BG"/>
        </w:rPr>
        <w:t xml:space="preserve"> </w:t>
      </w:r>
      <w:r w:rsidRPr="00C24854">
        <w:rPr>
          <w:color w:val="000000"/>
          <w:sz w:val="28"/>
          <w:szCs w:val="28"/>
          <w:lang w:val="bg-BG"/>
        </w:rPr>
        <w:t>групи с рисково поведение</w:t>
      </w:r>
      <w:r w:rsidRPr="00C24854">
        <w:rPr>
          <w:color w:val="000000"/>
          <w:sz w:val="28"/>
          <w:szCs w:val="28"/>
        </w:rPr>
        <w:t>).</w:t>
      </w:r>
    </w:p>
    <w:p w:rsidR="00815C20" w:rsidRPr="00573334" w:rsidRDefault="00815C20" w:rsidP="00FB0DB3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</w:rPr>
        <w:t>Осигуряване на адекватно и устойчиво финансиране на програмите, което да е обвързано с оценка на тяхната ефективност и на капацитета за предоставяне на съответните услуги. Повишаван</w:t>
      </w:r>
      <w:r>
        <w:rPr>
          <w:color w:val="000000"/>
          <w:sz w:val="28"/>
          <w:szCs w:val="28"/>
        </w:rPr>
        <w:t xml:space="preserve">е на покриваемостта с </w:t>
      </w:r>
      <w:bookmarkStart w:id="0" w:name="_GoBack"/>
      <w:bookmarkEnd w:id="0"/>
      <w:r w:rsidRPr="00C24854">
        <w:rPr>
          <w:color w:val="000000"/>
          <w:sz w:val="28"/>
          <w:szCs w:val="28"/>
        </w:rPr>
        <w:t xml:space="preserve">места за лечение и психосоциална рехабилитация в изпълнение на Националната стратегия </w:t>
      </w:r>
      <w:r>
        <w:rPr>
          <w:color w:val="000000"/>
          <w:sz w:val="28"/>
          <w:szCs w:val="28"/>
          <w:lang w:val="bg-BG"/>
        </w:rPr>
        <w:t xml:space="preserve"> с </w:t>
      </w:r>
      <w:r w:rsidRPr="00C24854">
        <w:rPr>
          <w:color w:val="000000"/>
          <w:sz w:val="28"/>
          <w:szCs w:val="28"/>
        </w:rPr>
        <w:t xml:space="preserve"> цел постигане на средно ниво на покриваемост с услуги за страната между  20% и 40%</w:t>
      </w:r>
      <w:r w:rsidRPr="00C24854">
        <w:rPr>
          <w:rStyle w:val="FootnoteReference"/>
          <w:color w:val="000000"/>
          <w:sz w:val="28"/>
          <w:szCs w:val="28"/>
        </w:rPr>
        <w:footnoteReference w:id="5"/>
      </w:r>
      <w:r>
        <w:rPr>
          <w:color w:val="000000"/>
          <w:sz w:val="28"/>
          <w:szCs w:val="28"/>
          <w:lang w:val="bg-BG"/>
        </w:rPr>
        <w:t>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Разработване на стратегии за превенция и ограничаване на рисковете, свързани със средата, създаване на здравно – социална усл</w:t>
      </w:r>
      <w:r>
        <w:rPr>
          <w:color w:val="000000"/>
          <w:sz w:val="28"/>
          <w:szCs w:val="28"/>
        </w:rPr>
        <w:t xml:space="preserve">уга, включваща социална </w:t>
      </w:r>
      <w:r w:rsidRPr="00C24854">
        <w:rPr>
          <w:color w:val="000000"/>
          <w:sz w:val="28"/>
          <w:szCs w:val="28"/>
        </w:rPr>
        <w:t>интеграция на</w:t>
      </w:r>
      <w:r>
        <w:rPr>
          <w:color w:val="000000"/>
          <w:sz w:val="28"/>
          <w:szCs w:val="28"/>
        </w:rPr>
        <w:t xml:space="preserve"> хората от рискови групи, </w:t>
      </w:r>
      <w:r>
        <w:rPr>
          <w:color w:val="000000"/>
          <w:sz w:val="28"/>
          <w:szCs w:val="28"/>
          <w:lang w:val="bg-BG"/>
        </w:rPr>
        <w:t>за</w:t>
      </w:r>
      <w:r w:rsidRPr="00C24854">
        <w:rPr>
          <w:color w:val="000000"/>
          <w:sz w:val="28"/>
          <w:szCs w:val="28"/>
        </w:rPr>
        <w:t xml:space="preserve"> повишаване на здравния и социален статус на уязвимите групи и превенция на изпадане</w:t>
      </w:r>
      <w:r>
        <w:rPr>
          <w:color w:val="000000"/>
          <w:sz w:val="28"/>
          <w:szCs w:val="28"/>
        </w:rPr>
        <w:t xml:space="preserve">то от обществото (бездомност). </w:t>
      </w:r>
      <w:r w:rsidRPr="00C24854">
        <w:rPr>
          <w:color w:val="000000"/>
          <w:sz w:val="28"/>
          <w:szCs w:val="28"/>
        </w:rPr>
        <w:t>Приоритет е създаване на програми за лечение и психосоциална рехабилитация за деца, както и програми с акцент върху социалната реинтеграция за деца от рискови общности.</w:t>
      </w:r>
    </w:p>
    <w:p w:rsidR="00815C20" w:rsidRPr="00573334" w:rsidRDefault="00815C20" w:rsidP="00FB0DB3">
      <w:pPr>
        <w:ind w:firstLine="720"/>
        <w:jc w:val="both"/>
        <w:rPr>
          <w:sz w:val="28"/>
          <w:szCs w:val="28"/>
          <w:lang w:val="bg-BG"/>
        </w:rPr>
      </w:pPr>
      <w:r w:rsidRPr="00573334">
        <w:rPr>
          <w:sz w:val="28"/>
          <w:szCs w:val="28"/>
        </w:rPr>
        <w:t>Подобряване на достъпа и контрола по отношение на изписваните от лекари лекарствени продукти</w:t>
      </w:r>
      <w:r w:rsidRPr="00573334">
        <w:rPr>
          <w:sz w:val="28"/>
          <w:szCs w:val="28"/>
          <w:lang w:val="bg-BG"/>
        </w:rPr>
        <w:t>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 xml:space="preserve">Запазване на постиженията в областта на намаляване на вредите </w:t>
      </w:r>
      <w:r w:rsidRPr="00C24854">
        <w:rPr>
          <w:color w:val="000000"/>
          <w:sz w:val="28"/>
          <w:szCs w:val="28"/>
          <w:lang w:val="bg-BG"/>
        </w:rPr>
        <w:t>от употребата на наркотични вещества</w:t>
      </w:r>
      <w:r>
        <w:rPr>
          <w:color w:val="000000"/>
          <w:sz w:val="28"/>
          <w:szCs w:val="28"/>
          <w:lang w:val="bg-BG"/>
        </w:rPr>
        <w:t xml:space="preserve"> </w:t>
      </w:r>
      <w:r w:rsidRPr="00C24854">
        <w:rPr>
          <w:color w:val="000000"/>
          <w:sz w:val="28"/>
          <w:szCs w:val="28"/>
        </w:rPr>
        <w:t>и повишаване на обхвата на услугите и покриваемостта на територията на страната до 60% от таргетната група.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Повишаване на възможности за достъп до услуги за намаляване на търсенето в места за лишаване от свобода.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Подобряване на възможности за лечение и психосоциална рехабилитация на правонарушители със зависимост към наркотични вещества чрез  промяна в нормативна уредба.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Поддържане и развитие на научноизследователска дейност и практика  в областта на наркотиците и наркоманиите. В този приоритет от значение за развитието на ефективни интервенции в облас</w:t>
      </w:r>
      <w:r>
        <w:rPr>
          <w:color w:val="000000"/>
          <w:sz w:val="28"/>
          <w:szCs w:val="28"/>
        </w:rPr>
        <w:t xml:space="preserve">тта на намаляване на търсенето е създаването </w:t>
      </w:r>
      <w:r w:rsidRPr="00C24854">
        <w:rPr>
          <w:color w:val="000000"/>
          <w:sz w:val="28"/>
          <w:szCs w:val="28"/>
        </w:rPr>
        <w:t>на ресурсна банка добри практики.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</w:rPr>
        <w:t>Повишаване на административния капацитет на институции, експерти и неправителствени организации, работещи в областта.</w:t>
      </w:r>
    </w:p>
    <w:p w:rsidR="00815C20" w:rsidRDefault="00815C20" w:rsidP="00915D01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  <w:lang w:val="bg-BG"/>
        </w:rPr>
        <w:t>Повишаване ангажираността на гражданското общество чрез</w:t>
      </w:r>
      <w:r>
        <w:rPr>
          <w:color w:val="000000"/>
          <w:sz w:val="28"/>
          <w:szCs w:val="28"/>
          <w:lang w:val="bg-BG"/>
        </w:rPr>
        <w:t xml:space="preserve"> </w:t>
      </w:r>
      <w:r w:rsidRPr="00C24854">
        <w:rPr>
          <w:color w:val="000000"/>
          <w:sz w:val="28"/>
          <w:szCs w:val="28"/>
          <w:lang w:val="bg-BG"/>
        </w:rPr>
        <w:t>обществени дискусии, срещи по актуални теми от областта на политиките и законодателството в наркоманиите и други значими въпроси.</w:t>
      </w:r>
      <w:r>
        <w:rPr>
          <w:color w:val="000000"/>
          <w:sz w:val="28"/>
          <w:szCs w:val="28"/>
          <w:lang w:val="bg-BG"/>
        </w:rPr>
        <w:t xml:space="preserve"> </w:t>
      </w:r>
    </w:p>
    <w:p w:rsidR="00815C20" w:rsidRDefault="00815C20" w:rsidP="00915D01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color w:val="000000"/>
          <w:sz w:val="28"/>
          <w:szCs w:val="28"/>
        </w:rPr>
        <w:t>Заложените цели и дейности на предложената Национална стратегия за борба с наркотиците отговарят на изискванията и ангажименти на Стратегическата рамка на политиката на здравеопазването за подобряване на здравето на нацията през периода 2014 -2020 година.</w:t>
      </w:r>
      <w:r>
        <w:rPr>
          <w:color w:val="000000"/>
          <w:sz w:val="28"/>
          <w:szCs w:val="28"/>
          <w:lang w:val="bg-BG"/>
        </w:rPr>
        <w:t xml:space="preserve"> </w:t>
      </w:r>
      <w:r w:rsidRPr="00C24854">
        <w:rPr>
          <w:color w:val="000000"/>
          <w:sz w:val="28"/>
          <w:szCs w:val="28"/>
        </w:rPr>
        <w:t xml:space="preserve">Работа в сътрудничество и синхронизация с </w:t>
      </w:r>
      <w:r w:rsidRPr="00C24854">
        <w:rPr>
          <w:color w:val="000000"/>
          <w:sz w:val="28"/>
          <w:szCs w:val="28"/>
          <w:lang w:val="bg-BG"/>
        </w:rPr>
        <w:t>други н</w:t>
      </w:r>
      <w:r>
        <w:rPr>
          <w:color w:val="000000"/>
          <w:sz w:val="28"/>
          <w:szCs w:val="28"/>
          <w:lang w:val="bg-BG"/>
        </w:rPr>
        <w:t>ационални стратегии и програми е важна част от изпълнението на Стратегията.</w:t>
      </w:r>
    </w:p>
    <w:p w:rsidR="00815C20" w:rsidRPr="00C24854" w:rsidRDefault="00815C20" w:rsidP="00915D01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Pr="00C24854" w:rsidRDefault="00815C20" w:rsidP="00FB0DB3">
      <w:pPr>
        <w:tabs>
          <w:tab w:val="left" w:pos="0"/>
        </w:tabs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Default="00815C20" w:rsidP="00FB0DB3">
      <w:pPr>
        <w:tabs>
          <w:tab w:val="left" w:pos="-1080"/>
        </w:tabs>
        <w:ind w:firstLine="720"/>
        <w:jc w:val="both"/>
        <w:rPr>
          <w:b/>
          <w:color w:val="000000"/>
          <w:sz w:val="28"/>
          <w:szCs w:val="28"/>
          <w:u w:val="single"/>
          <w:lang w:val="bg-BG"/>
        </w:rPr>
      </w:pPr>
      <w:r w:rsidRPr="00C24854">
        <w:rPr>
          <w:color w:val="000000"/>
          <w:sz w:val="28"/>
          <w:szCs w:val="28"/>
          <w:lang w:val="bg-BG"/>
        </w:rPr>
        <w:br w:type="page"/>
      </w:r>
      <w:r w:rsidRPr="00C24854">
        <w:rPr>
          <w:b/>
          <w:color w:val="000000"/>
          <w:sz w:val="28"/>
          <w:szCs w:val="28"/>
          <w:lang w:val="bg-BG"/>
        </w:rPr>
        <w:t xml:space="preserve">3. </w:t>
      </w:r>
      <w:r w:rsidRPr="00275755">
        <w:rPr>
          <w:b/>
          <w:color w:val="000000"/>
          <w:sz w:val="28"/>
          <w:szCs w:val="28"/>
          <w:lang w:val="bg-BG"/>
        </w:rPr>
        <w:t>Анализ на дейността в областта на намаляване предлагането на наркотици</w:t>
      </w:r>
    </w:p>
    <w:p w:rsidR="00815C20" w:rsidRPr="00C24854" w:rsidRDefault="00815C20" w:rsidP="00FB0DB3">
      <w:pPr>
        <w:tabs>
          <w:tab w:val="left" w:pos="-1080"/>
        </w:tabs>
        <w:ind w:firstLine="720"/>
        <w:jc w:val="both"/>
        <w:rPr>
          <w:b/>
          <w:color w:val="000000"/>
          <w:sz w:val="28"/>
          <w:szCs w:val="28"/>
          <w:u w:val="single"/>
          <w:lang w:val="bg-BG"/>
        </w:rPr>
      </w:pPr>
    </w:p>
    <w:p w:rsidR="00815C20" w:rsidRPr="00C24854" w:rsidRDefault="00815C20" w:rsidP="00FB0DB3">
      <w:pPr>
        <w:pStyle w:val="BodyText3"/>
        <w:ind w:firstLine="720"/>
        <w:rPr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В рамките на своите законово определени правомощия, компетентните държавни органи извършват превантивна, контролна, оперативно – издирвателна, организационна и аналитична дейности, насочени към предотвратяване, пресичане, разкриване и разследване на престъпления, свързани с наркотични вещества и прекурсори.</w:t>
      </w:r>
    </w:p>
    <w:p w:rsidR="00815C20" w:rsidRPr="00C24854" w:rsidRDefault="00815C20" w:rsidP="00FB0DB3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C24854">
        <w:rPr>
          <w:bCs/>
          <w:iCs/>
          <w:color w:val="000000"/>
          <w:sz w:val="28"/>
          <w:szCs w:val="28"/>
          <w:lang w:val="bg-BG"/>
        </w:rPr>
        <w:t>В съответствие със</w:t>
      </w:r>
      <w:r>
        <w:rPr>
          <w:bCs/>
          <w:iCs/>
          <w:color w:val="000000"/>
          <w:sz w:val="28"/>
          <w:szCs w:val="28"/>
          <w:lang w:val="bg-BG"/>
        </w:rPr>
        <w:t xml:space="preserve"> </w:t>
      </w:r>
      <w:r w:rsidRPr="00C24854">
        <w:rPr>
          <w:bCs/>
          <w:iCs/>
          <w:color w:val="000000"/>
          <w:sz w:val="28"/>
          <w:szCs w:val="28"/>
          <w:lang w:val="bg-BG"/>
        </w:rPr>
        <w:t xml:space="preserve">законовите си функции и задачи, правоприлагащите и контролни органи </w:t>
      </w:r>
      <w:r w:rsidRPr="00C24854">
        <w:rPr>
          <w:color w:val="000000"/>
          <w:sz w:val="28"/>
          <w:szCs w:val="28"/>
          <w:lang w:val="bg-BG"/>
        </w:rPr>
        <w:t xml:space="preserve">участват в екипи, работни групи и комисии, създадени съвместно с други държавни органи, служби и органи на други държави и международни организации, като се осъществява непосредствен информационен обмен и се провеждат съгласувани действия. </w:t>
      </w:r>
    </w:p>
    <w:p w:rsidR="00815C20" w:rsidRPr="00C24854" w:rsidRDefault="00815C20" w:rsidP="00FB0DB3">
      <w:pPr>
        <w:pStyle w:val="BodyTextIndent"/>
        <w:ind w:firstLine="720"/>
        <w:rPr>
          <w:b/>
          <w:i/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Агенция „Митници” развива ефективно дейността по митническо разузнаване в областта на борбата с наркотрафика. Въведена е специализирана информационна система за обмен на оперативни данни в реално време между специализираните звена за противодействие на нелегалния трафик на наркотици в Централното митническо управление и в митниците в страната.</w:t>
      </w:r>
    </w:p>
    <w:p w:rsidR="00815C20" w:rsidRPr="00C24854" w:rsidRDefault="00815C20" w:rsidP="00FB0DB3">
      <w:pPr>
        <w:ind w:firstLine="720"/>
        <w:jc w:val="both"/>
        <w:rPr>
          <w:bCs/>
          <w:iCs/>
          <w:color w:val="000000"/>
          <w:sz w:val="28"/>
          <w:szCs w:val="28"/>
          <w:lang w:val="bg-BG"/>
        </w:rPr>
      </w:pPr>
      <w:r w:rsidRPr="00C24854">
        <w:rPr>
          <w:bCs/>
          <w:iCs/>
          <w:color w:val="000000"/>
          <w:sz w:val="28"/>
          <w:szCs w:val="28"/>
          <w:lang w:val="bg-BG"/>
        </w:rPr>
        <w:t>Агенция “Митници” осъществява регулярен обмен на митническа разузнавателна и историческа информация със заинтересованите международни организации, с аналогични митнически и полицейски служби в редица държави, с чуждестранните митнически и полицейски офицери за връзка, с които е установила дългогодишно ефективно сътрудничество.</w:t>
      </w:r>
    </w:p>
    <w:p w:rsidR="00815C20" w:rsidRPr="00C24854" w:rsidRDefault="00815C20" w:rsidP="00FB0DB3">
      <w:pPr>
        <w:pStyle w:val="BodyTextIndent"/>
        <w:ind w:firstLine="720"/>
        <w:rPr>
          <w:b/>
          <w:i/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Специализираните звена за борба с наркотрафика в Агенция “Митници” участват в международни операции по противодействие на нелегалния трафик на наркотици и прекурсори, организирани от работните органи на ЕС, Световната митническа организация, Центъра за правоприлагане в Югоизточна Европа в Букурещ и др.</w:t>
      </w:r>
    </w:p>
    <w:p w:rsidR="00815C20" w:rsidRPr="00C24854" w:rsidRDefault="00815C20" w:rsidP="00FB0DB3">
      <w:pPr>
        <w:pStyle w:val="BodyTextIndent"/>
        <w:ind w:firstLine="720"/>
        <w:rPr>
          <w:b/>
          <w:i/>
          <w:color w:val="000000"/>
          <w:sz w:val="28"/>
          <w:szCs w:val="28"/>
        </w:rPr>
      </w:pPr>
      <w:r w:rsidRPr="00C24854">
        <w:rPr>
          <w:color w:val="000000"/>
          <w:sz w:val="28"/>
          <w:szCs w:val="28"/>
        </w:rPr>
        <w:t>От 01.01.2012 г. митническите органи осъществяват разследване по наказателни производства отношение на престъпления против митническия режим, включително контрабанда на наркотични вещества и прекурсори, което е допълнителна гаранция за постигнатите резултати.</w:t>
      </w:r>
    </w:p>
    <w:p w:rsidR="00815C20" w:rsidRPr="00C24854" w:rsidRDefault="00815C20" w:rsidP="00FB0DB3">
      <w:pPr>
        <w:pStyle w:val="BodyTextIndent"/>
        <w:ind w:firstLine="720"/>
        <w:rPr>
          <w:b/>
          <w:i/>
          <w:color w:val="000000"/>
          <w:sz w:val="28"/>
          <w:szCs w:val="28"/>
          <w:lang w:val="en-US"/>
        </w:rPr>
      </w:pPr>
      <w:r w:rsidRPr="00C24854">
        <w:rPr>
          <w:color w:val="000000"/>
          <w:sz w:val="28"/>
          <w:szCs w:val="28"/>
        </w:rPr>
        <w:t>За по-ефективна борба усилията следва да бъдат насочени към по-усъвършенствани методи и средства в борбата с трафика и разпространението на наркотични вещества и взаимодействието между компетентните институции и международното полицейско сътрудничество.</w:t>
      </w:r>
    </w:p>
    <w:p w:rsidR="00815C20" w:rsidRPr="00C24854" w:rsidRDefault="00815C20" w:rsidP="00FB0DB3">
      <w:pPr>
        <w:pStyle w:val="BodyTextIndent"/>
        <w:ind w:firstLine="720"/>
        <w:rPr>
          <w:b/>
          <w:i/>
          <w:color w:val="000000"/>
          <w:sz w:val="28"/>
          <w:szCs w:val="28"/>
          <w:lang w:val="en-US"/>
        </w:rPr>
      </w:pPr>
    </w:p>
    <w:p w:rsidR="00815C20" w:rsidRPr="00C24854" w:rsidRDefault="00815C20" w:rsidP="00FB0DB3">
      <w:pPr>
        <w:pStyle w:val="BodyTextIndent"/>
        <w:ind w:firstLine="720"/>
        <w:rPr>
          <w:b/>
          <w:i/>
          <w:color w:val="000000"/>
          <w:sz w:val="28"/>
          <w:szCs w:val="28"/>
          <w:lang w:val="en-US"/>
        </w:rPr>
      </w:pPr>
    </w:p>
    <w:p w:rsidR="00815C20" w:rsidRPr="00C24854" w:rsidRDefault="00815C20" w:rsidP="00FB0DB3">
      <w:pPr>
        <w:pStyle w:val="BodyTextIndent"/>
        <w:ind w:firstLine="720"/>
        <w:rPr>
          <w:b/>
          <w:i/>
          <w:color w:val="000000"/>
          <w:sz w:val="28"/>
          <w:szCs w:val="28"/>
          <w:lang w:val="en-US"/>
        </w:rPr>
      </w:pPr>
    </w:p>
    <w:p w:rsidR="00815C20" w:rsidRPr="00C24854" w:rsidRDefault="00815C20" w:rsidP="00C24854">
      <w:pPr>
        <w:pStyle w:val="BodyTextIndent"/>
        <w:rPr>
          <w:b/>
          <w:i/>
          <w:color w:val="000000"/>
          <w:sz w:val="28"/>
          <w:szCs w:val="28"/>
          <w:lang w:val="en-US"/>
        </w:rPr>
      </w:pPr>
    </w:p>
    <w:p w:rsidR="00815C20" w:rsidRPr="00C24854" w:rsidRDefault="00815C20" w:rsidP="00C24854">
      <w:pPr>
        <w:jc w:val="both"/>
        <w:rPr>
          <w:b/>
          <w:bCs/>
          <w:color w:val="000000"/>
          <w:sz w:val="28"/>
          <w:szCs w:val="28"/>
          <w:lang w:val="bg-BG" w:eastAsia="bg-BG"/>
        </w:rPr>
      </w:pPr>
      <w:r w:rsidRPr="00C24854">
        <w:rPr>
          <w:b/>
          <w:bCs/>
          <w:color w:val="000000"/>
          <w:sz w:val="28"/>
          <w:szCs w:val="28"/>
          <w:lang w:val="bg-BG" w:eastAsia="bg-BG"/>
        </w:rPr>
        <w:t>Статистика на основните видове наркотични вещества, заловени</w:t>
      </w:r>
    </w:p>
    <w:p w:rsidR="00815C20" w:rsidRPr="00C24854" w:rsidRDefault="00815C20" w:rsidP="00C24854">
      <w:pPr>
        <w:jc w:val="both"/>
        <w:rPr>
          <w:b/>
          <w:bCs/>
          <w:color w:val="000000"/>
          <w:sz w:val="28"/>
          <w:szCs w:val="28"/>
          <w:lang w:val="bg-BG" w:eastAsia="bg-BG"/>
        </w:rPr>
      </w:pPr>
      <w:r w:rsidRPr="00C24854">
        <w:rPr>
          <w:b/>
          <w:bCs/>
          <w:color w:val="000000"/>
          <w:sz w:val="28"/>
          <w:szCs w:val="28"/>
          <w:lang w:val="bg-BG" w:eastAsia="bg-BG"/>
        </w:rPr>
        <w:t>в България в периода 2009-2012 г.</w:t>
      </w:r>
    </w:p>
    <w:p w:rsidR="00815C20" w:rsidRPr="00C24854" w:rsidRDefault="00815C20" w:rsidP="00C24854">
      <w:pPr>
        <w:pStyle w:val="BodyTextIndent"/>
        <w:rPr>
          <w:b/>
          <w:i/>
          <w:color w:val="000000"/>
          <w:sz w:val="28"/>
          <w:szCs w:val="28"/>
          <w:lang w:val="en-US"/>
        </w:rPr>
      </w:pPr>
    </w:p>
    <w:tbl>
      <w:tblPr>
        <w:tblW w:w="8379" w:type="dxa"/>
        <w:tblInd w:w="55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575"/>
        <w:gridCol w:w="708"/>
        <w:gridCol w:w="1098"/>
        <w:gridCol w:w="1099"/>
        <w:gridCol w:w="1099"/>
        <w:gridCol w:w="1099"/>
        <w:gridCol w:w="1701"/>
      </w:tblGrid>
      <w:tr w:rsidR="00815C20" w:rsidRPr="004C1AE3" w:rsidTr="004C1AE3">
        <w:trPr>
          <w:trHeight w:val="99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rPr>
                <w:b/>
                <w:bCs/>
                <w:sz w:val="26"/>
                <w:szCs w:val="26"/>
                <w:lang w:val="bg-BG" w:eastAsia="bg-BG"/>
              </w:rPr>
            </w:pPr>
            <w:r w:rsidRPr="004C1AE3">
              <w:rPr>
                <w:b/>
                <w:bCs/>
                <w:sz w:val="26"/>
                <w:szCs w:val="26"/>
                <w:lang w:val="bg-BG" w:eastAsia="bg-BG"/>
              </w:rPr>
              <w:t>Вид на наркотичното вещество /</w:t>
            </w:r>
            <w:r w:rsidRPr="004C1AE3">
              <w:rPr>
                <w:sz w:val="26"/>
                <w:szCs w:val="26"/>
                <w:lang w:val="bg-BG" w:eastAsia="bg-BG"/>
              </w:rPr>
              <w:t>кг</w:t>
            </w:r>
            <w:r w:rsidRPr="004C1AE3">
              <w:rPr>
                <w:b/>
                <w:bCs/>
                <w:sz w:val="26"/>
                <w:szCs w:val="26"/>
                <w:lang w:val="bg-BG" w:eastAsia="bg-BG"/>
              </w:rPr>
              <w:t>/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>2009 г.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>2010 г.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>2011 г.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>2012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4C1AE3">
              <w:rPr>
                <w:b/>
                <w:bCs/>
                <w:sz w:val="26"/>
                <w:szCs w:val="26"/>
                <w:lang w:val="bg-BG" w:eastAsia="bg-BG"/>
              </w:rPr>
              <w:t>Общо количество</w:t>
            </w:r>
          </w:p>
        </w:tc>
      </w:tr>
      <w:tr w:rsidR="00815C20" w:rsidRPr="004C1AE3" w:rsidTr="004C1AE3">
        <w:trPr>
          <w:trHeight w:val="40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both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 xml:space="preserve">Хероин </w:t>
            </w:r>
            <w:r w:rsidRPr="004C1AE3">
              <w:rPr>
                <w:b/>
                <w:bCs/>
                <w:sz w:val="20"/>
                <w:szCs w:val="20"/>
                <w:lang w:val="bg-BG" w:eastAsia="bg-BG"/>
              </w:rPr>
              <w:t>/</w:t>
            </w:r>
            <w:r w:rsidRPr="004C1AE3">
              <w:rPr>
                <w:sz w:val="20"/>
                <w:szCs w:val="20"/>
                <w:lang w:val="bg-BG" w:eastAsia="bg-BG"/>
              </w:rPr>
              <w:t>кг</w:t>
            </w:r>
            <w:r w:rsidRPr="004C1AE3">
              <w:rPr>
                <w:b/>
                <w:bCs/>
                <w:sz w:val="20"/>
                <w:szCs w:val="20"/>
                <w:lang w:val="bg-BG" w:eastAsia="bg-BG"/>
              </w:rPr>
              <w:t>/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1183,33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330,0</w:t>
            </w:r>
            <w:r>
              <w:rPr>
                <w:lang w:val="bg-BG" w:eastAsia="bg-BG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383,66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198,1</w:t>
            </w:r>
            <w:r>
              <w:rPr>
                <w:lang w:val="bg-BG" w:eastAsia="bg-BG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2 095,10</w:t>
            </w:r>
          </w:p>
        </w:tc>
      </w:tr>
      <w:tr w:rsidR="00815C20" w:rsidRPr="004C1AE3" w:rsidTr="004C1AE3">
        <w:trPr>
          <w:trHeight w:val="40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15C20" w:rsidRPr="004C1AE3" w:rsidRDefault="00815C20" w:rsidP="004C1AE3">
            <w:pPr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>Опиум /</w:t>
            </w:r>
            <w:r w:rsidRPr="004C1AE3">
              <w:rPr>
                <w:lang w:val="bg-BG" w:eastAsia="bg-BG"/>
              </w:rPr>
              <w:t>кг/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10,22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>
              <w:rPr>
                <w:lang w:val="bg-BG" w:eastAsia="bg-BG"/>
              </w:rPr>
              <w:t>12,08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0,81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23,11</w:t>
            </w:r>
          </w:p>
        </w:tc>
      </w:tr>
      <w:tr w:rsidR="00815C20" w:rsidRPr="004C1AE3" w:rsidTr="004C1AE3">
        <w:trPr>
          <w:trHeight w:val="37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15C20" w:rsidRPr="004C1AE3" w:rsidRDefault="00815C20" w:rsidP="004C1AE3">
            <w:pPr>
              <w:jc w:val="both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 xml:space="preserve">Кокаин </w:t>
            </w:r>
            <w:r w:rsidRPr="004C1AE3">
              <w:rPr>
                <w:b/>
                <w:bCs/>
                <w:sz w:val="20"/>
                <w:szCs w:val="20"/>
                <w:lang w:val="bg-BG" w:eastAsia="bg-BG"/>
              </w:rPr>
              <w:t>/</w:t>
            </w:r>
            <w:r w:rsidRPr="004C1AE3">
              <w:rPr>
                <w:sz w:val="20"/>
                <w:szCs w:val="20"/>
                <w:lang w:val="bg-BG" w:eastAsia="bg-BG"/>
              </w:rPr>
              <w:t>кг</w:t>
            </w:r>
            <w:r w:rsidRPr="004C1AE3">
              <w:rPr>
                <w:b/>
                <w:bCs/>
                <w:sz w:val="20"/>
                <w:szCs w:val="20"/>
                <w:lang w:val="bg-BG" w:eastAsia="bg-BG"/>
              </w:rPr>
              <w:t>/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238,8</w:t>
            </w:r>
            <w:r>
              <w:rPr>
                <w:lang w:val="bg-BG" w:eastAsia="bg-BG"/>
              </w:rPr>
              <w:t>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29,53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2,1</w:t>
            </w:r>
            <w:r>
              <w:rPr>
                <w:lang w:val="bg-BG" w:eastAsia="bg-BG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80,77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C20" w:rsidRPr="004C1AE3" w:rsidRDefault="00815C20" w:rsidP="000C4628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351,3</w:t>
            </w:r>
            <w:r>
              <w:rPr>
                <w:lang w:val="bg-BG" w:eastAsia="bg-BG"/>
              </w:rPr>
              <w:t>2</w:t>
            </w:r>
          </w:p>
        </w:tc>
      </w:tr>
      <w:tr w:rsidR="00815C20" w:rsidRPr="004C1AE3" w:rsidTr="004C1AE3">
        <w:trPr>
          <w:trHeight w:val="37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15C20" w:rsidRPr="004C1AE3" w:rsidRDefault="00815C20" w:rsidP="004C1AE3">
            <w:pPr>
              <w:jc w:val="both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 xml:space="preserve">Марихуана </w:t>
            </w:r>
            <w:r w:rsidRPr="004C1AE3">
              <w:rPr>
                <w:b/>
                <w:bCs/>
                <w:sz w:val="20"/>
                <w:szCs w:val="20"/>
                <w:lang w:val="bg-BG" w:eastAsia="bg-BG"/>
              </w:rPr>
              <w:t>/</w:t>
            </w:r>
            <w:r w:rsidRPr="004C1AE3">
              <w:rPr>
                <w:sz w:val="20"/>
                <w:szCs w:val="20"/>
                <w:lang w:val="bg-BG" w:eastAsia="bg-BG"/>
              </w:rPr>
              <w:t>кг</w:t>
            </w:r>
            <w:r w:rsidRPr="004C1AE3">
              <w:rPr>
                <w:b/>
                <w:bCs/>
                <w:sz w:val="20"/>
                <w:szCs w:val="20"/>
                <w:lang w:val="bg-BG" w:eastAsia="bg-BG"/>
              </w:rPr>
              <w:t>/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9925,77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2208,46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461,19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2352,73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14948,15</w:t>
            </w:r>
          </w:p>
        </w:tc>
      </w:tr>
      <w:tr w:rsidR="00815C20" w:rsidRPr="004C1AE3" w:rsidTr="004C1AE3">
        <w:trPr>
          <w:trHeight w:val="46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15C20" w:rsidRPr="004C1AE3" w:rsidRDefault="00815C20" w:rsidP="004C1AE3">
            <w:pPr>
              <w:jc w:val="both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 xml:space="preserve">Хашиш </w:t>
            </w:r>
            <w:r w:rsidRPr="004C1AE3">
              <w:rPr>
                <w:b/>
                <w:bCs/>
                <w:sz w:val="20"/>
                <w:szCs w:val="20"/>
                <w:lang w:val="bg-BG" w:eastAsia="bg-BG"/>
              </w:rPr>
              <w:t>/</w:t>
            </w:r>
            <w:r w:rsidRPr="004C1AE3">
              <w:rPr>
                <w:sz w:val="20"/>
                <w:szCs w:val="20"/>
                <w:lang w:val="bg-BG" w:eastAsia="bg-BG"/>
              </w:rPr>
              <w:t>кг</w:t>
            </w:r>
            <w:r w:rsidRPr="004C1AE3">
              <w:rPr>
                <w:b/>
                <w:bCs/>
                <w:sz w:val="20"/>
                <w:szCs w:val="20"/>
                <w:lang w:val="bg-BG" w:eastAsia="bg-BG"/>
              </w:rPr>
              <w:t>/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44,5</w:t>
            </w:r>
            <w:r>
              <w:rPr>
                <w:lang w:val="bg-BG" w:eastAsia="bg-BG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16,84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15967,24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16028,69</w:t>
            </w:r>
          </w:p>
        </w:tc>
      </w:tr>
      <w:tr w:rsidR="00815C20" w:rsidRPr="004C1AE3" w:rsidTr="004C1AE3">
        <w:trPr>
          <w:trHeight w:val="67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15C20" w:rsidRDefault="00815C20" w:rsidP="004C1AE3">
            <w:pPr>
              <w:spacing w:before="240" w:after="240"/>
              <w:jc w:val="both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sz w:val="22"/>
                <w:szCs w:val="22"/>
                <w:lang w:val="bg-BG" w:eastAsia="bg-BG"/>
              </w:rPr>
              <w:t>Синтетични и дизайнерски наркотици</w:t>
            </w:r>
          </w:p>
          <w:p w:rsidR="00815C20" w:rsidRPr="004C1AE3" w:rsidRDefault="00815C20" w:rsidP="004C1AE3">
            <w:pPr>
              <w:spacing w:before="240" w:after="240"/>
              <w:jc w:val="both"/>
              <w:rPr>
                <w:b/>
                <w:bCs/>
                <w:lang w:val="bg-BG"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rPr>
                <w:sz w:val="18"/>
                <w:szCs w:val="18"/>
                <w:lang w:val="bg-BG" w:eastAsia="bg-BG"/>
              </w:rPr>
            </w:pPr>
            <w:r w:rsidRPr="004C1AE3">
              <w:rPr>
                <w:sz w:val="18"/>
                <w:szCs w:val="18"/>
                <w:lang w:val="bg-BG" w:eastAsia="bg-BG"/>
              </w:rPr>
              <w:t>/кг/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275,9</w:t>
            </w:r>
            <w:r>
              <w:rPr>
                <w:lang w:val="bg-BG" w:eastAsia="bg-BG"/>
              </w:rPr>
              <w:t>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198,20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297,5</w:t>
            </w:r>
            <w:r>
              <w:rPr>
                <w:lang w:val="bg-BG" w:eastAsia="bg-BG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54,46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0C4628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826,</w:t>
            </w:r>
            <w:r>
              <w:rPr>
                <w:lang w:val="bg-BG" w:eastAsia="bg-BG"/>
              </w:rPr>
              <w:t>20</w:t>
            </w:r>
          </w:p>
        </w:tc>
      </w:tr>
      <w:tr w:rsidR="00815C20" w:rsidRPr="004C1AE3" w:rsidTr="004C1AE3">
        <w:trPr>
          <w:trHeight w:val="48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5C20" w:rsidRPr="004C1AE3" w:rsidRDefault="00815C20" w:rsidP="004C1AE3">
            <w:pPr>
              <w:rPr>
                <w:b/>
                <w:bCs/>
                <w:lang w:val="bg-BG"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rPr>
                <w:sz w:val="18"/>
                <w:szCs w:val="18"/>
                <w:lang w:val="bg-BG" w:eastAsia="bg-BG"/>
              </w:rPr>
            </w:pPr>
            <w:r w:rsidRPr="004C1AE3">
              <w:rPr>
                <w:sz w:val="18"/>
                <w:szCs w:val="18"/>
                <w:lang w:val="bg-BG" w:eastAsia="bg-BG"/>
              </w:rPr>
              <w:t>/табл</w:t>
            </w:r>
            <w:r>
              <w:rPr>
                <w:sz w:val="18"/>
                <w:szCs w:val="18"/>
                <w:lang w:val="bg-BG" w:eastAsia="bg-BG"/>
              </w:rPr>
              <w:t>.</w:t>
            </w:r>
            <w:r w:rsidRPr="004C1AE3">
              <w:rPr>
                <w:sz w:val="18"/>
                <w:szCs w:val="18"/>
                <w:lang w:val="bg-BG" w:eastAsia="bg-BG"/>
              </w:rPr>
              <w:t>/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8640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4822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8345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64 72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86 5</w:t>
            </w:r>
            <w:r>
              <w:rPr>
                <w:lang w:val="bg-BG" w:eastAsia="bg-BG"/>
              </w:rPr>
              <w:t>67</w:t>
            </w:r>
          </w:p>
        </w:tc>
      </w:tr>
      <w:tr w:rsidR="00815C20" w:rsidRPr="004C1AE3" w:rsidTr="004C1AE3">
        <w:trPr>
          <w:trHeight w:val="57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5C20" w:rsidRPr="004C1AE3" w:rsidRDefault="00815C20" w:rsidP="004C1AE3">
            <w:pPr>
              <w:rPr>
                <w:b/>
                <w:bCs/>
                <w:lang w:val="bg-BG"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rPr>
                <w:sz w:val="18"/>
                <w:szCs w:val="18"/>
                <w:lang w:val="bg-BG" w:eastAsia="bg-BG"/>
              </w:rPr>
            </w:pPr>
            <w:r w:rsidRPr="004C1AE3">
              <w:rPr>
                <w:sz w:val="18"/>
                <w:szCs w:val="18"/>
                <w:lang w:val="bg-BG" w:eastAsia="bg-BG"/>
              </w:rPr>
              <w:t>/л/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2,60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106,00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65,0</w:t>
            </w:r>
            <w:r>
              <w:rPr>
                <w:lang w:val="bg-BG" w:eastAsia="bg-BG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173,6</w:t>
            </w:r>
            <w:r>
              <w:rPr>
                <w:lang w:val="bg-BG" w:eastAsia="bg-BG"/>
              </w:rPr>
              <w:t>4</w:t>
            </w:r>
          </w:p>
        </w:tc>
      </w:tr>
    </w:tbl>
    <w:p w:rsidR="00815C20" w:rsidRDefault="00815C20" w:rsidP="00BD512F">
      <w:pPr>
        <w:pStyle w:val="BodyTextIndent"/>
        <w:rPr>
          <w:b/>
          <w:i/>
          <w:sz w:val="28"/>
          <w:szCs w:val="28"/>
          <w:lang w:val="en-US"/>
        </w:rPr>
      </w:pPr>
    </w:p>
    <w:p w:rsidR="00815C20" w:rsidRPr="004C1AE3" w:rsidRDefault="00815C20" w:rsidP="004C1AE3">
      <w:pPr>
        <w:jc w:val="both"/>
        <w:rPr>
          <w:b/>
          <w:bCs/>
          <w:color w:val="000000"/>
          <w:sz w:val="28"/>
          <w:szCs w:val="28"/>
          <w:lang w:val="bg-BG" w:eastAsia="bg-BG"/>
        </w:rPr>
      </w:pPr>
      <w:r w:rsidRPr="004C1AE3">
        <w:rPr>
          <w:b/>
          <w:bCs/>
          <w:color w:val="000000"/>
          <w:sz w:val="28"/>
          <w:szCs w:val="28"/>
          <w:lang w:val="bg-BG" w:eastAsia="bg-BG"/>
        </w:rPr>
        <w:t>Статистика на прекурсорите, заловени от митническата администрация в периода 2009-2012 г.</w:t>
      </w:r>
    </w:p>
    <w:p w:rsidR="00815C20" w:rsidRDefault="00815C20" w:rsidP="00BD512F">
      <w:pPr>
        <w:pStyle w:val="BodyTextIndent"/>
        <w:rPr>
          <w:b/>
          <w:i/>
          <w:sz w:val="28"/>
          <w:szCs w:val="28"/>
          <w:lang w:val="en-US"/>
        </w:rPr>
      </w:pPr>
    </w:p>
    <w:tbl>
      <w:tblPr>
        <w:tblW w:w="7386" w:type="dxa"/>
        <w:tblInd w:w="55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457"/>
        <w:gridCol w:w="722"/>
        <w:gridCol w:w="857"/>
        <w:gridCol w:w="867"/>
        <w:gridCol w:w="932"/>
        <w:gridCol w:w="992"/>
        <w:gridCol w:w="1559"/>
      </w:tblGrid>
      <w:tr w:rsidR="00815C20" w:rsidRPr="004C1AE3" w:rsidTr="000C4628">
        <w:trPr>
          <w:trHeight w:val="945"/>
        </w:trPr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15C20" w:rsidRPr="004C1AE3" w:rsidRDefault="00815C20" w:rsidP="004C1AE3">
            <w:pPr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>2009 г.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 xml:space="preserve">2010 г.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>2011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>2012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>Общо количество</w:t>
            </w:r>
          </w:p>
        </w:tc>
      </w:tr>
      <w:tr w:rsidR="00815C20" w:rsidRPr="004C1AE3" w:rsidTr="000C4628">
        <w:trPr>
          <w:trHeight w:val="360"/>
        </w:trPr>
        <w:tc>
          <w:tcPr>
            <w:tcW w:w="1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15C20" w:rsidRDefault="00815C20" w:rsidP="004C1AE3">
            <w:pPr>
              <w:jc w:val="center"/>
              <w:rPr>
                <w:b/>
                <w:bCs/>
                <w:lang w:val="bg-BG" w:eastAsia="bg-BG"/>
              </w:rPr>
            </w:pPr>
            <w:r w:rsidRPr="004C1AE3">
              <w:rPr>
                <w:b/>
                <w:bCs/>
                <w:lang w:val="bg-BG" w:eastAsia="bg-BG"/>
              </w:rPr>
              <w:t>Прекурсори</w:t>
            </w:r>
          </w:p>
          <w:p w:rsidR="00815C20" w:rsidRDefault="00815C20" w:rsidP="004C1AE3">
            <w:pPr>
              <w:jc w:val="center"/>
              <w:rPr>
                <w:b/>
                <w:bCs/>
                <w:lang w:val="bg-BG" w:eastAsia="bg-BG"/>
              </w:rPr>
            </w:pPr>
          </w:p>
          <w:p w:rsidR="00815C20" w:rsidRPr="004C1AE3" w:rsidRDefault="00815C20" w:rsidP="004C1AE3">
            <w:pPr>
              <w:jc w:val="center"/>
              <w:rPr>
                <w:b/>
                <w:bCs/>
                <w:lang w:val="bg-BG" w:eastAsia="bg-BG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sz w:val="20"/>
                <w:szCs w:val="20"/>
                <w:lang w:val="bg-BG" w:eastAsia="bg-BG"/>
              </w:rPr>
            </w:pPr>
            <w:r w:rsidRPr="004C1AE3">
              <w:rPr>
                <w:sz w:val="20"/>
                <w:szCs w:val="20"/>
                <w:lang w:val="bg-BG" w:eastAsia="bg-BG"/>
              </w:rPr>
              <w:t>/кг/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0C4628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0C4628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0C4628">
            <w:pPr>
              <w:jc w:val="right"/>
              <w:rPr>
                <w:lang w:val="bg-BG" w:eastAsia="bg-BG"/>
              </w:rPr>
            </w:pPr>
            <w:r>
              <w:rPr>
                <w:lang w:val="bg-BG"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0C4628">
            <w:pPr>
              <w:jc w:val="right"/>
              <w:rPr>
                <w:lang w:val="bg-BG" w:eastAsia="bg-BG"/>
              </w:rPr>
            </w:pPr>
            <w:r>
              <w:rPr>
                <w:lang w:val="bg-BG" w:eastAsia="bg-BG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0C4628">
            <w:pPr>
              <w:jc w:val="right"/>
              <w:rPr>
                <w:lang w:val="bg-BG" w:eastAsia="bg-BG"/>
              </w:rPr>
            </w:pPr>
            <w:r>
              <w:rPr>
                <w:lang w:val="bg-BG" w:eastAsia="bg-BG"/>
              </w:rPr>
              <w:t>600</w:t>
            </w:r>
          </w:p>
        </w:tc>
      </w:tr>
      <w:tr w:rsidR="00815C20" w:rsidRPr="004C1AE3" w:rsidTr="000C4628">
        <w:trPr>
          <w:trHeight w:val="300"/>
        </w:trPr>
        <w:tc>
          <w:tcPr>
            <w:tcW w:w="145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5C20" w:rsidRPr="004C1AE3" w:rsidRDefault="00815C20" w:rsidP="004C1AE3">
            <w:pPr>
              <w:rPr>
                <w:b/>
                <w:bCs/>
                <w:lang w:val="bg-BG" w:eastAsia="bg-BG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sz w:val="20"/>
                <w:szCs w:val="20"/>
                <w:lang w:val="bg-BG" w:eastAsia="bg-BG"/>
              </w:rPr>
            </w:pPr>
            <w:r w:rsidRPr="004C1AE3">
              <w:rPr>
                <w:sz w:val="20"/>
                <w:szCs w:val="20"/>
                <w:lang w:val="bg-BG" w:eastAsia="bg-BG"/>
              </w:rPr>
              <w:t>/табл/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0C4628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4 252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0C4628">
              <w:rPr>
                <w:lang w:val="bg-BG" w:eastAsia="bg-BG"/>
              </w:rPr>
              <w:t>53</w:t>
            </w:r>
            <w:r>
              <w:rPr>
                <w:lang w:val="bg-BG"/>
              </w:rPr>
              <w:t> </w:t>
            </w:r>
            <w:r w:rsidRPr="000C4628">
              <w:rPr>
                <w:lang w:val="bg-BG" w:eastAsia="bg-BG"/>
              </w:rPr>
              <w:t>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57 952</w:t>
            </w:r>
          </w:p>
        </w:tc>
      </w:tr>
      <w:tr w:rsidR="00815C20" w:rsidRPr="004C1AE3" w:rsidTr="000C4628">
        <w:trPr>
          <w:trHeight w:val="315"/>
        </w:trPr>
        <w:tc>
          <w:tcPr>
            <w:tcW w:w="145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5C20" w:rsidRPr="004C1AE3" w:rsidRDefault="00815C20" w:rsidP="004C1AE3">
            <w:pPr>
              <w:rPr>
                <w:b/>
                <w:bCs/>
                <w:lang w:val="bg-BG" w:eastAsia="bg-BG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center"/>
              <w:rPr>
                <w:sz w:val="20"/>
                <w:szCs w:val="20"/>
                <w:lang w:val="bg-BG" w:eastAsia="bg-BG"/>
              </w:rPr>
            </w:pPr>
            <w:r w:rsidRPr="004C1AE3">
              <w:rPr>
                <w:sz w:val="20"/>
                <w:szCs w:val="20"/>
                <w:lang w:val="bg-BG" w:eastAsia="bg-BG"/>
              </w:rPr>
              <w:t>/л/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0C4628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13 100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0C4628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0,1</w:t>
            </w:r>
            <w:r>
              <w:rPr>
                <w:lang w:val="bg-BG" w:eastAsia="bg-BG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C20" w:rsidRPr="004C1AE3" w:rsidRDefault="00815C20" w:rsidP="004C1AE3">
            <w:pPr>
              <w:jc w:val="right"/>
              <w:rPr>
                <w:lang w:val="bg-BG" w:eastAsia="bg-BG"/>
              </w:rPr>
            </w:pPr>
            <w:r w:rsidRPr="004C1AE3">
              <w:rPr>
                <w:lang w:val="bg-BG" w:eastAsia="bg-BG"/>
              </w:rPr>
              <w:t>13 100,10</w:t>
            </w:r>
          </w:p>
        </w:tc>
      </w:tr>
    </w:tbl>
    <w:p w:rsidR="00815C20" w:rsidRPr="004C1AE3" w:rsidRDefault="00815C20" w:rsidP="00BD512F">
      <w:pPr>
        <w:pStyle w:val="BodyTextIndent"/>
        <w:rPr>
          <w:b/>
          <w:i/>
          <w:sz w:val="28"/>
          <w:szCs w:val="28"/>
          <w:lang w:val="en-US"/>
        </w:rPr>
      </w:pPr>
    </w:p>
    <w:p w:rsidR="00815C20" w:rsidRDefault="00815C20" w:rsidP="00BD512F">
      <w:pPr>
        <w:spacing w:after="200" w:line="276" w:lineRule="auto"/>
        <w:jc w:val="both"/>
        <w:rPr>
          <w:bCs/>
          <w:iCs/>
          <w:sz w:val="28"/>
          <w:szCs w:val="28"/>
          <w:lang w:val="bg-BG"/>
        </w:rPr>
      </w:pPr>
      <w:r w:rsidRPr="002646B5">
        <w:rPr>
          <w:b/>
          <w:i/>
          <w:sz w:val="28"/>
          <w:szCs w:val="28"/>
          <w:lang w:val="bg-BG"/>
        </w:rPr>
        <w:br w:type="page"/>
      </w:r>
    </w:p>
    <w:p w:rsidR="00815C20" w:rsidRPr="004628BB" w:rsidRDefault="00815C20" w:rsidP="00BD512F">
      <w:pPr>
        <w:jc w:val="both"/>
        <w:rPr>
          <w:b/>
          <w:i/>
          <w:sz w:val="32"/>
          <w:szCs w:val="32"/>
          <w:lang w:val="ru-RU"/>
        </w:rPr>
      </w:pPr>
      <w:r w:rsidRPr="00E4236C">
        <w:rPr>
          <w:b/>
          <w:sz w:val="28"/>
          <w:szCs w:val="28"/>
          <w:lang w:val="bg-BG"/>
        </w:rPr>
        <w:t>ЧАСТ ІІ.</w:t>
      </w:r>
      <w:r>
        <w:rPr>
          <w:b/>
          <w:sz w:val="28"/>
          <w:szCs w:val="28"/>
          <w:lang w:val="bg-BG"/>
        </w:rPr>
        <w:t xml:space="preserve"> </w:t>
      </w:r>
      <w:r w:rsidRPr="00E4236C">
        <w:rPr>
          <w:b/>
          <w:i/>
          <w:sz w:val="28"/>
          <w:szCs w:val="28"/>
          <w:lang w:val="bg-BG"/>
        </w:rPr>
        <w:t>СТРАТЕГИЧЕСКА ОБЛАСТ НА ДЕЙСТВИЕ</w:t>
      </w:r>
      <w:r>
        <w:rPr>
          <w:b/>
          <w:i/>
          <w:sz w:val="28"/>
          <w:szCs w:val="28"/>
          <w:lang w:val="bg-BG"/>
        </w:rPr>
        <w:t xml:space="preserve"> </w:t>
      </w:r>
      <w:r w:rsidRPr="00D3361A">
        <w:rPr>
          <w:b/>
          <w:i/>
          <w:sz w:val="28"/>
          <w:szCs w:val="28"/>
          <w:lang w:val="bg-BG"/>
        </w:rPr>
        <w:t>НАМАЛЯВАНЕ НА ТЪРСЕНЕТО НА НАРКОТИЦИ</w:t>
      </w:r>
    </w:p>
    <w:p w:rsidR="00815C20" w:rsidRPr="002646B5" w:rsidRDefault="00815C20" w:rsidP="00BD512F">
      <w:pPr>
        <w:pStyle w:val="BodyTextIndent"/>
      </w:pPr>
      <w:r>
        <w:tab/>
      </w:r>
    </w:p>
    <w:p w:rsidR="00815C20" w:rsidRPr="002646B5" w:rsidRDefault="00815C20" w:rsidP="00FB0DB3">
      <w:pPr>
        <w:pStyle w:val="BodyTextIndent"/>
        <w:ind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В тази област </w:t>
      </w:r>
      <w:r w:rsidRPr="00A329F8">
        <w:rPr>
          <w:sz w:val="28"/>
          <w:szCs w:val="28"/>
        </w:rPr>
        <w:t>Стратегията има за цел подобряване на общественото здраве, здравето и социалното функциониране на отделния човек, повишаване степента на защитеност и сигурност на обществото към разпространението на наркотици, чрез предприем</w:t>
      </w:r>
      <w:r>
        <w:rPr>
          <w:sz w:val="28"/>
          <w:szCs w:val="28"/>
        </w:rPr>
        <w:t xml:space="preserve">ане на балансиран и интегриран </w:t>
      </w:r>
      <w:r w:rsidRPr="00A329F8">
        <w:rPr>
          <w:sz w:val="28"/>
          <w:szCs w:val="28"/>
        </w:rPr>
        <w:t>подход по отношение на проблема с наркотиците и наркоманиите и чрез осигуряване на надеждни и ефикасни методи за намаляване на търсенето на незаконни наркотични вещества.</w:t>
      </w:r>
    </w:p>
    <w:p w:rsidR="00815C20" w:rsidRPr="002646B5" w:rsidRDefault="00815C20" w:rsidP="00BD512F">
      <w:pPr>
        <w:pStyle w:val="BodyTextIndent"/>
        <w:rPr>
          <w:i/>
          <w:color w:val="000000"/>
          <w:sz w:val="28"/>
          <w:szCs w:val="28"/>
        </w:rPr>
      </w:pPr>
    </w:p>
    <w:p w:rsidR="00815C20" w:rsidRPr="00A329F8" w:rsidRDefault="00815C20" w:rsidP="00BD512F">
      <w:pPr>
        <w:pStyle w:val="BodyText3"/>
        <w:spacing w:after="120"/>
        <w:rPr>
          <w:b/>
          <w:sz w:val="28"/>
          <w:szCs w:val="28"/>
          <w:u w:val="single"/>
        </w:rPr>
      </w:pPr>
      <w:r w:rsidRPr="00A329F8">
        <w:rPr>
          <w:b/>
          <w:sz w:val="28"/>
          <w:szCs w:val="28"/>
          <w:u w:val="single"/>
        </w:rPr>
        <w:t>Стратегически задачи по намаляване търсенето на наркотици</w:t>
      </w:r>
    </w:p>
    <w:p w:rsidR="00815C20" w:rsidRPr="00E4236C" w:rsidRDefault="00815C20" w:rsidP="00BD512F">
      <w:pPr>
        <w:pStyle w:val="BodyText3"/>
        <w:spacing w:after="120"/>
        <w:rPr>
          <w:b/>
          <w:sz w:val="28"/>
          <w:szCs w:val="28"/>
          <w:u w:val="single"/>
        </w:rPr>
      </w:pPr>
    </w:p>
    <w:p w:rsidR="00815C20" w:rsidRPr="00E4236C" w:rsidRDefault="00815C20" w:rsidP="00BD512F">
      <w:pPr>
        <w:spacing w:after="120"/>
        <w:jc w:val="both"/>
        <w:rPr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Стратегическа </w:t>
      </w:r>
      <w:r w:rsidRPr="00E4236C">
        <w:rPr>
          <w:b/>
          <w:sz w:val="28"/>
          <w:szCs w:val="28"/>
          <w:lang w:val="bg-BG"/>
        </w:rPr>
        <w:t xml:space="preserve">задача 1– </w:t>
      </w:r>
      <w:r w:rsidRPr="00E4236C">
        <w:rPr>
          <w:sz w:val="28"/>
          <w:szCs w:val="28"/>
          <w:lang w:val="ru-RU"/>
        </w:rPr>
        <w:t>Подобряване</w:t>
      </w:r>
      <w:r w:rsidRPr="00E4236C">
        <w:rPr>
          <w:sz w:val="28"/>
          <w:szCs w:val="28"/>
          <w:lang w:val="bg-BG"/>
        </w:rPr>
        <w:t xml:space="preserve"> на достъпа до ефективни превантивнипрограми</w:t>
      </w:r>
    </w:p>
    <w:p w:rsidR="00815C20" w:rsidRPr="00E4236C" w:rsidRDefault="00815C20" w:rsidP="00BD512F">
      <w:pPr>
        <w:spacing w:after="120"/>
        <w:jc w:val="both"/>
        <w:rPr>
          <w:sz w:val="28"/>
          <w:szCs w:val="28"/>
          <w:lang w:val="bg-BG"/>
        </w:rPr>
      </w:pPr>
      <w:r w:rsidRPr="00E4236C">
        <w:rPr>
          <w:b/>
          <w:sz w:val="28"/>
          <w:szCs w:val="28"/>
          <w:lang w:val="bg-BG"/>
        </w:rPr>
        <w:t xml:space="preserve">Стратегическазадача2– </w:t>
      </w:r>
      <w:r w:rsidRPr="00E4236C">
        <w:rPr>
          <w:sz w:val="28"/>
          <w:szCs w:val="28"/>
          <w:lang w:val="bg-BG"/>
        </w:rPr>
        <w:t xml:space="preserve">Развиване на програми за  </w:t>
      </w:r>
      <w:r w:rsidRPr="0059512B">
        <w:rPr>
          <w:sz w:val="28"/>
          <w:szCs w:val="28"/>
          <w:lang w:val="bg-BG"/>
        </w:rPr>
        <w:t>ранна интервенция</w:t>
      </w:r>
      <w:r w:rsidRPr="00E4236C">
        <w:rPr>
          <w:sz w:val="28"/>
          <w:szCs w:val="28"/>
          <w:lang w:val="bg-BG"/>
        </w:rPr>
        <w:t>, особено за млади хора с експериментална употреба на наркотични вещества</w:t>
      </w:r>
    </w:p>
    <w:p w:rsidR="00815C20" w:rsidRPr="00E4236C" w:rsidRDefault="00815C20" w:rsidP="00BD512F">
      <w:pPr>
        <w:spacing w:after="120"/>
        <w:jc w:val="both"/>
        <w:rPr>
          <w:sz w:val="28"/>
          <w:szCs w:val="28"/>
          <w:lang w:val="bg-BG"/>
        </w:rPr>
      </w:pPr>
      <w:r w:rsidRPr="00E4236C">
        <w:rPr>
          <w:b/>
          <w:sz w:val="28"/>
          <w:szCs w:val="28"/>
          <w:lang w:val="bg-BG"/>
        </w:rPr>
        <w:t xml:space="preserve">Стратегическа задача 3 – </w:t>
      </w:r>
      <w:r w:rsidRPr="00E4236C">
        <w:rPr>
          <w:sz w:val="28"/>
          <w:szCs w:val="28"/>
          <w:lang w:val="bg-BG"/>
        </w:rPr>
        <w:t>Подобряване достъпа на пациентите до разнообразни и ефективни лечебни програми</w:t>
      </w:r>
    </w:p>
    <w:p w:rsidR="00815C20" w:rsidRPr="00E4236C" w:rsidRDefault="00815C20" w:rsidP="00BD512F">
      <w:pPr>
        <w:spacing w:after="120"/>
        <w:jc w:val="both"/>
        <w:rPr>
          <w:sz w:val="28"/>
          <w:szCs w:val="28"/>
          <w:lang w:val="bg-BG"/>
        </w:rPr>
      </w:pPr>
      <w:r w:rsidRPr="00E4236C">
        <w:rPr>
          <w:b/>
          <w:sz w:val="28"/>
          <w:szCs w:val="28"/>
          <w:lang w:val="bg-BG"/>
        </w:rPr>
        <w:t xml:space="preserve">Стратегическа задача 4 – </w:t>
      </w:r>
      <w:r w:rsidRPr="00E4236C">
        <w:rPr>
          <w:sz w:val="28"/>
          <w:szCs w:val="28"/>
          <w:lang w:val="bg-BG"/>
        </w:rPr>
        <w:t xml:space="preserve">Подобряване на достъпа до услуги за намаляване на здравните и социални </w:t>
      </w:r>
      <w:r>
        <w:rPr>
          <w:sz w:val="28"/>
          <w:szCs w:val="28"/>
          <w:lang w:val="bg-BG"/>
        </w:rPr>
        <w:t xml:space="preserve"> вреди</w:t>
      </w:r>
      <w:r w:rsidRPr="00E4236C">
        <w:rPr>
          <w:sz w:val="28"/>
          <w:szCs w:val="28"/>
          <w:lang w:val="bg-BG"/>
        </w:rPr>
        <w:t>за индивида и обществото</w:t>
      </w:r>
    </w:p>
    <w:p w:rsidR="00815C20" w:rsidRPr="00E4236C" w:rsidRDefault="00815C20" w:rsidP="00BD512F">
      <w:pPr>
        <w:spacing w:after="120"/>
        <w:ind w:right="27"/>
        <w:jc w:val="both"/>
        <w:rPr>
          <w:sz w:val="28"/>
          <w:szCs w:val="28"/>
          <w:lang w:val="bg-BG"/>
        </w:rPr>
      </w:pPr>
      <w:r w:rsidRPr="00E4236C">
        <w:rPr>
          <w:b/>
          <w:sz w:val="28"/>
          <w:szCs w:val="28"/>
          <w:lang w:val="bg-BG"/>
        </w:rPr>
        <w:t xml:space="preserve">Стратегическа задача 5 – </w:t>
      </w:r>
      <w:r w:rsidRPr="00E4236C">
        <w:rPr>
          <w:sz w:val="28"/>
          <w:szCs w:val="28"/>
          <w:lang w:val="bg-BG"/>
        </w:rPr>
        <w:t xml:space="preserve">Подобряване на достъпа до програми запревенция, лечение, рехабилитация и намаляване на </w:t>
      </w:r>
      <w:r>
        <w:rPr>
          <w:sz w:val="28"/>
          <w:szCs w:val="28"/>
          <w:lang w:val="bg-BG"/>
        </w:rPr>
        <w:t xml:space="preserve">вредите </w:t>
      </w:r>
      <w:r w:rsidRPr="00E4236C">
        <w:rPr>
          <w:sz w:val="28"/>
          <w:szCs w:val="28"/>
          <w:lang w:val="bg-BG"/>
        </w:rPr>
        <w:t>отупотребата на наркотици в местата за лишаване от свобода</w:t>
      </w:r>
    </w:p>
    <w:p w:rsidR="00815C20" w:rsidRDefault="00815C20" w:rsidP="00BD512F">
      <w:pPr>
        <w:spacing w:after="120"/>
        <w:jc w:val="both"/>
        <w:rPr>
          <w:sz w:val="28"/>
          <w:szCs w:val="28"/>
          <w:lang w:val="bg-BG"/>
        </w:rPr>
      </w:pPr>
      <w:r w:rsidRPr="00E4236C">
        <w:rPr>
          <w:b/>
          <w:sz w:val="28"/>
          <w:szCs w:val="28"/>
          <w:lang w:val="bg-BG"/>
        </w:rPr>
        <w:t xml:space="preserve">Стратегическа задача6 – </w:t>
      </w:r>
      <w:r w:rsidRPr="00E4236C">
        <w:rPr>
          <w:sz w:val="28"/>
          <w:szCs w:val="28"/>
          <w:lang w:val="bg-BG"/>
        </w:rPr>
        <w:t>Развиване на програми и дейности за социална рехабилитация и реинтеграция в общността</w:t>
      </w:r>
    </w:p>
    <w:p w:rsidR="00815C20" w:rsidRPr="00E4236C" w:rsidRDefault="00815C20" w:rsidP="00BD512F">
      <w:pPr>
        <w:tabs>
          <w:tab w:val="left" w:pos="9000"/>
        </w:tabs>
        <w:spacing w:after="120"/>
        <w:ind w:right="27"/>
        <w:jc w:val="both"/>
        <w:rPr>
          <w:sz w:val="28"/>
          <w:szCs w:val="28"/>
          <w:lang w:val="bg-BG"/>
        </w:rPr>
      </w:pPr>
      <w:r w:rsidRPr="00E4236C">
        <w:rPr>
          <w:b/>
          <w:sz w:val="28"/>
          <w:szCs w:val="28"/>
          <w:lang w:val="bg-BG"/>
        </w:rPr>
        <w:t xml:space="preserve">Стратегическа задача 7 </w:t>
      </w:r>
      <w:r w:rsidRPr="00E4236C">
        <w:rPr>
          <w:b/>
          <w:sz w:val="28"/>
          <w:szCs w:val="28"/>
          <w:lang w:val="ru-RU"/>
        </w:rPr>
        <w:t>–</w:t>
      </w:r>
      <w:r w:rsidRPr="0071620E">
        <w:rPr>
          <w:sz w:val="28"/>
          <w:szCs w:val="28"/>
          <w:lang w:val="ru-RU"/>
        </w:rPr>
        <w:t>Разви</w:t>
      </w:r>
      <w:r>
        <w:rPr>
          <w:sz w:val="28"/>
          <w:szCs w:val="28"/>
          <w:lang w:val="ru-RU"/>
        </w:rPr>
        <w:t xml:space="preserve">ване на </w:t>
      </w:r>
      <w:r w:rsidRPr="00E4236C">
        <w:rPr>
          <w:sz w:val="28"/>
          <w:szCs w:val="28"/>
          <w:lang w:val="bg-BG"/>
        </w:rPr>
        <w:t>програми и дейности</w:t>
      </w:r>
      <w:r>
        <w:rPr>
          <w:sz w:val="28"/>
          <w:szCs w:val="28"/>
          <w:lang w:val="bg-BG"/>
        </w:rPr>
        <w:t>вБългарската армия</w:t>
      </w:r>
    </w:p>
    <w:p w:rsidR="00815C20" w:rsidRPr="00E4236C" w:rsidRDefault="00815C20" w:rsidP="00BD512F">
      <w:pPr>
        <w:tabs>
          <w:tab w:val="left" w:pos="9000"/>
        </w:tabs>
        <w:spacing w:after="120"/>
        <w:ind w:right="27"/>
        <w:jc w:val="both"/>
        <w:rPr>
          <w:sz w:val="28"/>
          <w:szCs w:val="28"/>
          <w:lang w:val="bg-BG"/>
        </w:rPr>
      </w:pPr>
      <w:r w:rsidRPr="00E4236C">
        <w:rPr>
          <w:b/>
          <w:sz w:val="28"/>
          <w:szCs w:val="28"/>
          <w:lang w:val="bg-BG"/>
        </w:rPr>
        <w:t xml:space="preserve">Стратегическа задача </w:t>
      </w:r>
      <w:r>
        <w:rPr>
          <w:b/>
          <w:sz w:val="28"/>
          <w:szCs w:val="28"/>
          <w:lang w:val="bg-BG"/>
        </w:rPr>
        <w:t xml:space="preserve">8 </w:t>
      </w:r>
      <w:r w:rsidRPr="00E4236C">
        <w:rPr>
          <w:b/>
          <w:sz w:val="28"/>
          <w:szCs w:val="28"/>
          <w:lang w:val="ru-RU"/>
        </w:rPr>
        <w:t>–</w:t>
      </w:r>
      <w:r w:rsidRPr="006C6854">
        <w:rPr>
          <w:sz w:val="28"/>
          <w:szCs w:val="28"/>
          <w:lang w:val="ru-RU"/>
        </w:rPr>
        <w:t>К</w:t>
      </w:r>
      <w:r>
        <w:rPr>
          <w:sz w:val="28"/>
          <w:szCs w:val="28"/>
          <w:lang w:val="bg-BG"/>
        </w:rPr>
        <w:t xml:space="preserve">онтрол на  дейностите с </w:t>
      </w:r>
      <w:r w:rsidRPr="00E4236C">
        <w:rPr>
          <w:sz w:val="28"/>
          <w:szCs w:val="28"/>
          <w:lang w:val="bg-BG"/>
        </w:rPr>
        <w:t>наркотичнивещества за медицински цели</w:t>
      </w:r>
    </w:p>
    <w:p w:rsidR="00815C20" w:rsidRDefault="00815C20" w:rsidP="00BD512F">
      <w:pPr>
        <w:spacing w:after="200" w:line="276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815C20" w:rsidRPr="004628BB" w:rsidRDefault="00815C20" w:rsidP="00BD512F">
      <w:pPr>
        <w:jc w:val="both"/>
        <w:rPr>
          <w:b/>
          <w:sz w:val="32"/>
          <w:szCs w:val="32"/>
          <w:lang w:val="bg-BG"/>
        </w:rPr>
      </w:pPr>
      <w:r w:rsidRPr="00E4236C">
        <w:rPr>
          <w:b/>
          <w:sz w:val="28"/>
          <w:szCs w:val="28"/>
          <w:lang w:val="bg-BG"/>
        </w:rPr>
        <w:t>ЧАСТ І</w:t>
      </w:r>
      <w:r>
        <w:rPr>
          <w:b/>
          <w:sz w:val="28"/>
          <w:szCs w:val="28"/>
          <w:lang w:val="en-US"/>
        </w:rPr>
        <w:t>II</w:t>
      </w:r>
      <w:r w:rsidRPr="00E4236C">
        <w:rPr>
          <w:b/>
          <w:sz w:val="28"/>
          <w:szCs w:val="28"/>
          <w:lang w:val="bg-BG"/>
        </w:rPr>
        <w:t xml:space="preserve">. </w:t>
      </w:r>
      <w:r w:rsidRPr="00E4236C">
        <w:rPr>
          <w:b/>
          <w:i/>
          <w:sz w:val="28"/>
          <w:szCs w:val="28"/>
          <w:lang w:val="bg-BG"/>
        </w:rPr>
        <w:t>СТРАТЕГИЧЕСКА ОБЛАСТ НА ДЕЙСТВИЕ</w:t>
      </w:r>
      <w:r>
        <w:rPr>
          <w:b/>
          <w:sz w:val="28"/>
          <w:szCs w:val="28"/>
          <w:lang w:val="bg-BG"/>
        </w:rPr>
        <w:t xml:space="preserve"> </w:t>
      </w:r>
      <w:r w:rsidRPr="00D3361A">
        <w:rPr>
          <w:b/>
          <w:i/>
          <w:sz w:val="28"/>
          <w:szCs w:val="28"/>
          <w:lang w:val="bg-BG"/>
        </w:rPr>
        <w:t>НАМАЛЯВАНЕ НА ПРЕДЛАГАНЕТО НА НАРКОТИЦИ</w:t>
      </w:r>
    </w:p>
    <w:p w:rsidR="00815C20" w:rsidRPr="00751FE2" w:rsidRDefault="00815C20" w:rsidP="00BD512F">
      <w:pPr>
        <w:jc w:val="both"/>
        <w:rPr>
          <w:b/>
          <w:sz w:val="28"/>
          <w:szCs w:val="28"/>
          <w:lang w:val="ru-RU"/>
        </w:rPr>
      </w:pPr>
    </w:p>
    <w:p w:rsidR="00815C20" w:rsidRPr="00E532E7" w:rsidRDefault="00815C20" w:rsidP="00FB0DB3">
      <w:pPr>
        <w:ind w:firstLine="720"/>
        <w:jc w:val="both"/>
        <w:rPr>
          <w:i/>
          <w:sz w:val="28"/>
          <w:szCs w:val="28"/>
          <w:lang w:val="bg-BG"/>
        </w:rPr>
      </w:pPr>
      <w:r>
        <w:rPr>
          <w:i/>
          <w:sz w:val="28"/>
          <w:szCs w:val="28"/>
          <w:lang w:val="bg-BG"/>
        </w:rPr>
        <w:t>В тази област С</w:t>
      </w:r>
      <w:r w:rsidRPr="00E532E7">
        <w:rPr>
          <w:i/>
          <w:sz w:val="28"/>
          <w:szCs w:val="28"/>
          <w:lang w:val="bg-BG"/>
        </w:rPr>
        <w:t>тратегия</w:t>
      </w:r>
      <w:r>
        <w:rPr>
          <w:i/>
          <w:sz w:val="28"/>
          <w:szCs w:val="28"/>
          <w:lang w:val="bg-BG"/>
        </w:rPr>
        <w:t>та</w:t>
      </w:r>
      <w:r w:rsidRPr="00E532E7">
        <w:rPr>
          <w:i/>
          <w:sz w:val="28"/>
          <w:szCs w:val="28"/>
          <w:lang w:val="bg-BG"/>
        </w:rPr>
        <w:t xml:space="preserve"> има за цел н</w:t>
      </w:r>
      <w:r w:rsidRPr="00E532E7">
        <w:rPr>
          <w:i/>
          <w:sz w:val="28"/>
          <w:szCs w:val="28"/>
          <w:lang w:val="ru-RU"/>
        </w:rPr>
        <w:t xml:space="preserve">амаляване предлагането на незаконни наркотични вещества и прекурсори чрез повишаване ефективността на правоприлагащите и контролните органи, засилване на превантивните действия срещу престъпления, свързани с наркотици и ефективно сътрудничество в рамките на съвместен </w:t>
      </w:r>
      <w:r w:rsidRPr="00E532E7">
        <w:rPr>
          <w:i/>
          <w:sz w:val="28"/>
          <w:szCs w:val="28"/>
          <w:lang w:val="bg-BG"/>
        </w:rPr>
        <w:t xml:space="preserve">и координиран </w:t>
      </w:r>
      <w:r w:rsidRPr="00E532E7">
        <w:rPr>
          <w:i/>
          <w:sz w:val="28"/>
          <w:szCs w:val="28"/>
          <w:lang w:val="ru-RU"/>
        </w:rPr>
        <w:t>подход</w:t>
      </w:r>
      <w:r w:rsidRPr="00E532E7">
        <w:rPr>
          <w:i/>
          <w:sz w:val="28"/>
          <w:szCs w:val="28"/>
          <w:lang w:val="bg-BG"/>
        </w:rPr>
        <w:t>.</w:t>
      </w:r>
    </w:p>
    <w:p w:rsidR="00815C20" w:rsidRPr="00E4236C" w:rsidRDefault="00815C20" w:rsidP="00FB0DB3">
      <w:pPr>
        <w:ind w:firstLine="720"/>
        <w:jc w:val="both"/>
        <w:rPr>
          <w:b/>
          <w:sz w:val="28"/>
          <w:szCs w:val="28"/>
          <w:lang w:val="bg-BG"/>
        </w:rPr>
      </w:pPr>
    </w:p>
    <w:p w:rsidR="00815C20" w:rsidRPr="00E4236C" w:rsidRDefault="00815C20" w:rsidP="00BD512F">
      <w:pPr>
        <w:jc w:val="both"/>
        <w:rPr>
          <w:b/>
          <w:sz w:val="28"/>
          <w:szCs w:val="28"/>
          <w:u w:val="single"/>
          <w:lang w:val="ru-RU"/>
        </w:rPr>
      </w:pPr>
      <w:r w:rsidRPr="00D84D82">
        <w:rPr>
          <w:b/>
          <w:sz w:val="28"/>
          <w:szCs w:val="28"/>
          <w:u w:val="single"/>
          <w:lang w:val="bg-BG"/>
        </w:rPr>
        <w:t xml:space="preserve">Стратегически задачи по намаляване </w:t>
      </w:r>
      <w:r w:rsidRPr="00E4236C">
        <w:rPr>
          <w:b/>
          <w:sz w:val="28"/>
          <w:szCs w:val="28"/>
          <w:u w:val="single"/>
          <w:lang w:val="bg-BG"/>
        </w:rPr>
        <w:t>предлагането</w:t>
      </w:r>
      <w:r w:rsidRPr="00D84D82">
        <w:rPr>
          <w:b/>
          <w:sz w:val="28"/>
          <w:szCs w:val="28"/>
          <w:u w:val="single"/>
          <w:lang w:val="bg-BG"/>
        </w:rPr>
        <w:t xml:space="preserve"> на наркотици</w:t>
      </w:r>
    </w:p>
    <w:p w:rsidR="00815C20" w:rsidRDefault="00815C20" w:rsidP="00BD512F">
      <w:pPr>
        <w:jc w:val="both"/>
        <w:rPr>
          <w:b/>
          <w:sz w:val="28"/>
          <w:szCs w:val="28"/>
          <w:lang w:val="ru-RU"/>
        </w:rPr>
      </w:pPr>
    </w:p>
    <w:p w:rsidR="00815C20" w:rsidRPr="005C2369" w:rsidRDefault="00815C20" w:rsidP="00BD512F">
      <w:pPr>
        <w:pStyle w:val="BodyText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Стратегическа задача 9</w:t>
      </w:r>
      <w:r w:rsidRPr="00E532E7">
        <w:rPr>
          <w:b/>
          <w:sz w:val="28"/>
          <w:szCs w:val="28"/>
          <w:lang w:val="ru-RU"/>
        </w:rPr>
        <w:t xml:space="preserve"> -</w:t>
      </w:r>
      <w:r w:rsidRPr="00E532E7">
        <w:rPr>
          <w:sz w:val="28"/>
          <w:szCs w:val="28"/>
          <w:lang w:val="bg-BG"/>
        </w:rPr>
        <w:t xml:space="preserve">Осигуряване на постоянно високо равнище на митнически контрол на външните граници на ЕС и във вътрешността на страната </w:t>
      </w:r>
    </w:p>
    <w:p w:rsidR="00815C20" w:rsidRPr="005C2369" w:rsidRDefault="00815C20" w:rsidP="00BD512F">
      <w:pPr>
        <w:pStyle w:val="BodyText"/>
        <w:jc w:val="both"/>
        <w:rPr>
          <w:sz w:val="28"/>
          <w:szCs w:val="28"/>
          <w:lang w:val="ru-RU"/>
        </w:rPr>
      </w:pPr>
    </w:p>
    <w:p w:rsidR="00815C20" w:rsidRPr="00944982" w:rsidRDefault="00815C20" w:rsidP="00BD512F">
      <w:pPr>
        <w:tabs>
          <w:tab w:val="num" w:pos="-360"/>
        </w:tabs>
        <w:jc w:val="both"/>
        <w:rPr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Стратегическа задача 10</w:t>
      </w:r>
      <w:r>
        <w:rPr>
          <w:b/>
          <w:sz w:val="28"/>
          <w:szCs w:val="28"/>
          <w:lang w:val="bg-BG"/>
        </w:rPr>
        <w:t xml:space="preserve">- </w:t>
      </w:r>
      <w:r w:rsidRPr="00944982">
        <w:rPr>
          <w:sz w:val="28"/>
          <w:szCs w:val="28"/>
          <w:lang w:val="bg-BG"/>
        </w:rPr>
        <w:t>Актуализиране на рисковите профили съобразно с новите тенденции и методите използувани за наркотрафик, отбелязани в последните доклади на водещите по</w:t>
      </w:r>
      <w:r>
        <w:rPr>
          <w:sz w:val="28"/>
          <w:szCs w:val="28"/>
          <w:lang w:val="bg-BG"/>
        </w:rPr>
        <w:t>лицейски централи /ДЕА, Европол</w:t>
      </w:r>
      <w:r w:rsidRPr="00944982">
        <w:rPr>
          <w:sz w:val="28"/>
          <w:szCs w:val="28"/>
          <w:lang w:val="bg-BG"/>
        </w:rPr>
        <w:t>/, и адаптиране към тях прилагания на ГКПП метод  “Анализ на риска”.</w:t>
      </w:r>
    </w:p>
    <w:p w:rsidR="00815C20" w:rsidRPr="005C2369" w:rsidRDefault="00815C20" w:rsidP="00BD512F">
      <w:pPr>
        <w:pStyle w:val="BodyText"/>
        <w:jc w:val="both"/>
        <w:rPr>
          <w:sz w:val="28"/>
          <w:szCs w:val="28"/>
          <w:lang w:val="ru-RU"/>
        </w:rPr>
      </w:pPr>
    </w:p>
    <w:p w:rsidR="00815C20" w:rsidRPr="002646B5" w:rsidRDefault="00815C20" w:rsidP="00BD512F">
      <w:pPr>
        <w:jc w:val="both"/>
        <w:rPr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Стратегическа задача 11 -</w:t>
      </w:r>
      <w:r w:rsidRPr="002646B5">
        <w:rPr>
          <w:sz w:val="28"/>
          <w:szCs w:val="28"/>
          <w:lang w:val="bg-BG"/>
        </w:rPr>
        <w:t xml:space="preserve"> Активизиране превенцията по употребата на наркотични вещества от деца и ограничаване на причините и условията, способстващи  въвличането на деца в злоупотреба с наркотични вещества.</w:t>
      </w:r>
    </w:p>
    <w:p w:rsidR="00815C20" w:rsidRPr="00E532E7" w:rsidRDefault="00815C20" w:rsidP="00BD512F">
      <w:pPr>
        <w:pStyle w:val="BodyText"/>
        <w:jc w:val="both"/>
        <w:rPr>
          <w:sz w:val="28"/>
          <w:szCs w:val="28"/>
          <w:lang w:val="bg-BG"/>
        </w:rPr>
      </w:pPr>
    </w:p>
    <w:p w:rsidR="00815C20" w:rsidRPr="005C2369" w:rsidRDefault="00815C20" w:rsidP="00BD512F">
      <w:pPr>
        <w:pStyle w:val="BodyText"/>
        <w:tabs>
          <w:tab w:val="left" w:pos="180"/>
        </w:tabs>
        <w:jc w:val="both"/>
        <w:rPr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 xml:space="preserve">Стратегическа задача 12 - </w:t>
      </w:r>
      <w:r w:rsidRPr="002646B5">
        <w:rPr>
          <w:sz w:val="28"/>
          <w:szCs w:val="28"/>
          <w:lang w:val="bg-BG"/>
        </w:rPr>
        <w:t xml:space="preserve"> Подобряване на организацията и структурата по обезпечаване сигурността на децата в учебните и детските заведения, и на обществени места, за ограничаване на престъпленията, свързани с наркотични вещества спрямо деца</w:t>
      </w:r>
    </w:p>
    <w:p w:rsidR="00815C20" w:rsidRPr="005C2369" w:rsidRDefault="00815C20" w:rsidP="00BD512F">
      <w:pPr>
        <w:pStyle w:val="BodyText"/>
        <w:tabs>
          <w:tab w:val="left" w:pos="180"/>
        </w:tabs>
        <w:jc w:val="both"/>
        <w:rPr>
          <w:sz w:val="28"/>
          <w:szCs w:val="28"/>
          <w:lang w:val="bg-BG"/>
        </w:rPr>
      </w:pPr>
    </w:p>
    <w:p w:rsidR="00815C20" w:rsidRPr="00E532E7" w:rsidRDefault="00815C20" w:rsidP="00BD512F">
      <w:pPr>
        <w:tabs>
          <w:tab w:val="num" w:pos="-360"/>
        </w:tabs>
        <w:jc w:val="both"/>
        <w:rPr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Стратегическа задача 13</w:t>
      </w:r>
      <w:r w:rsidRPr="005C2369">
        <w:rPr>
          <w:b/>
          <w:sz w:val="28"/>
          <w:szCs w:val="28"/>
          <w:lang w:val="bg-BG"/>
        </w:rPr>
        <w:t xml:space="preserve"> -</w:t>
      </w:r>
      <w:r w:rsidRPr="00E532E7">
        <w:rPr>
          <w:sz w:val="28"/>
          <w:szCs w:val="28"/>
          <w:lang w:val="bg-BG"/>
        </w:rPr>
        <w:t xml:space="preserve">Ограничаване, </w:t>
      </w:r>
      <w:r w:rsidRPr="00E532E7">
        <w:rPr>
          <w:color w:val="000000"/>
          <w:sz w:val="28"/>
          <w:szCs w:val="28"/>
          <w:lang w:val="bg-BG"/>
        </w:rPr>
        <w:t>предотвратяване, пресичане и разкриване на дейността на местни и транснационални престъпни структури, осъществяващи незаконен трафик, производство, търговия, разпространение, държане, съхранение и отглеждане на наркотични веществаи прекурсори</w:t>
      </w:r>
      <w:r w:rsidRPr="00E532E7">
        <w:rPr>
          <w:sz w:val="28"/>
          <w:szCs w:val="28"/>
          <w:lang w:val="bg-BG"/>
        </w:rPr>
        <w:t>;</w:t>
      </w:r>
    </w:p>
    <w:p w:rsidR="00815C20" w:rsidRPr="00E532E7" w:rsidRDefault="00815C20" w:rsidP="00BD512F">
      <w:pPr>
        <w:pStyle w:val="BodyText"/>
        <w:tabs>
          <w:tab w:val="left" w:pos="180"/>
        </w:tabs>
        <w:jc w:val="both"/>
        <w:rPr>
          <w:b/>
          <w:sz w:val="28"/>
          <w:szCs w:val="28"/>
          <w:lang w:val="bg-BG"/>
        </w:rPr>
      </w:pPr>
    </w:p>
    <w:p w:rsidR="00815C20" w:rsidRPr="00E532E7" w:rsidRDefault="00815C20" w:rsidP="00BD512F">
      <w:pPr>
        <w:jc w:val="both"/>
        <w:rPr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Стратегическа задача 1</w:t>
      </w:r>
      <w:r w:rsidRPr="00944982">
        <w:rPr>
          <w:b/>
          <w:sz w:val="28"/>
          <w:szCs w:val="28"/>
          <w:lang w:val="bg-BG"/>
        </w:rPr>
        <w:t>4</w:t>
      </w:r>
      <w:r w:rsidRPr="00E532E7">
        <w:rPr>
          <w:sz w:val="28"/>
          <w:szCs w:val="28"/>
          <w:lang w:val="ru-RU"/>
        </w:rPr>
        <w:t xml:space="preserve">–Активизиране на дейностите за предотвратяване и разкриване на механизмите за „пране на пари” и създаване на условия за конфискуване на активи, придобити от производство, трафик и разпространение на наркотични вещества и прекурсори </w:t>
      </w:r>
    </w:p>
    <w:p w:rsidR="00815C20" w:rsidRPr="00E532E7" w:rsidRDefault="00815C20" w:rsidP="00BD512F">
      <w:pPr>
        <w:spacing w:line="360" w:lineRule="auto"/>
        <w:jc w:val="both"/>
        <w:rPr>
          <w:sz w:val="28"/>
          <w:szCs w:val="28"/>
          <w:lang w:val="bg-BG"/>
        </w:rPr>
      </w:pPr>
    </w:p>
    <w:p w:rsidR="00815C20" w:rsidRPr="00C76B95" w:rsidRDefault="00815C20" w:rsidP="00BD512F">
      <w:pPr>
        <w:pStyle w:val="BodyText"/>
        <w:tabs>
          <w:tab w:val="num" w:pos="2160"/>
        </w:tabs>
        <w:jc w:val="both"/>
        <w:rPr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Стратегическа задача 1</w:t>
      </w:r>
      <w:r w:rsidRPr="00944982">
        <w:rPr>
          <w:b/>
          <w:sz w:val="28"/>
          <w:szCs w:val="28"/>
          <w:lang w:val="bg-BG"/>
        </w:rPr>
        <w:t>5</w:t>
      </w:r>
      <w:r w:rsidRPr="00E532E7">
        <w:rPr>
          <w:b/>
          <w:sz w:val="28"/>
          <w:szCs w:val="28"/>
          <w:lang w:val="bg-BG"/>
        </w:rPr>
        <w:t xml:space="preserve"> - </w:t>
      </w:r>
      <w:r w:rsidRPr="00E532E7">
        <w:rPr>
          <w:sz w:val="28"/>
          <w:szCs w:val="28"/>
          <w:lang w:val="bg-BG"/>
        </w:rPr>
        <w:t xml:space="preserve">Разширяване на аналитичния капацитет за изследване на наркотични </w:t>
      </w:r>
      <w:r w:rsidRPr="00C76B95">
        <w:rPr>
          <w:sz w:val="28"/>
          <w:szCs w:val="28"/>
          <w:lang w:val="bg-BG"/>
        </w:rPr>
        <w:t xml:space="preserve">вещества </w:t>
      </w:r>
    </w:p>
    <w:p w:rsidR="00815C20" w:rsidRPr="00C76B95" w:rsidRDefault="00815C20" w:rsidP="00BD512F">
      <w:pPr>
        <w:pStyle w:val="BodyText"/>
        <w:jc w:val="both"/>
        <w:rPr>
          <w:b/>
          <w:i/>
          <w:sz w:val="28"/>
          <w:szCs w:val="28"/>
          <w:lang w:val="bg-BG"/>
        </w:rPr>
      </w:pPr>
    </w:p>
    <w:p w:rsidR="00815C20" w:rsidRDefault="00815C20" w:rsidP="00BD512F">
      <w:pPr>
        <w:pStyle w:val="BodyText"/>
        <w:tabs>
          <w:tab w:val="num" w:pos="-360"/>
        </w:tabs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>Стратегическа задача 1</w:t>
      </w:r>
      <w:r w:rsidRPr="00944982">
        <w:rPr>
          <w:b/>
          <w:sz w:val="28"/>
          <w:szCs w:val="28"/>
          <w:lang w:val="bg-BG"/>
        </w:rPr>
        <w:t>6</w:t>
      </w:r>
      <w:r w:rsidRPr="00E532E7">
        <w:rPr>
          <w:b/>
          <w:sz w:val="28"/>
          <w:szCs w:val="28"/>
          <w:lang w:val="bg-BG"/>
        </w:rPr>
        <w:t xml:space="preserve"> - </w:t>
      </w:r>
      <w:r w:rsidRPr="00E532E7">
        <w:rPr>
          <w:sz w:val="28"/>
          <w:szCs w:val="28"/>
          <w:lang w:val="bg-BG"/>
        </w:rPr>
        <w:t xml:space="preserve">Повишаване на ефективността на контрола над законното производство и търговия с химическите вещества – прекурсори </w:t>
      </w:r>
      <w:r>
        <w:rPr>
          <w:sz w:val="28"/>
          <w:szCs w:val="28"/>
          <w:lang w:val="bg-BG"/>
        </w:rPr>
        <w:t xml:space="preserve">и пре-прекурсори </w:t>
      </w:r>
      <w:r w:rsidRPr="00E532E7">
        <w:rPr>
          <w:sz w:val="28"/>
          <w:szCs w:val="28"/>
          <w:lang w:val="bg-BG"/>
        </w:rPr>
        <w:t xml:space="preserve">за предотвратяване отклоняването им към незаконно производство на наркотици. </w:t>
      </w:r>
    </w:p>
    <w:p w:rsidR="00815C20" w:rsidRDefault="00815C20" w:rsidP="00BD512F">
      <w:pPr>
        <w:pStyle w:val="BodyText"/>
        <w:tabs>
          <w:tab w:val="num" w:pos="-360"/>
        </w:tabs>
        <w:jc w:val="both"/>
        <w:rPr>
          <w:sz w:val="28"/>
          <w:szCs w:val="28"/>
        </w:rPr>
      </w:pPr>
    </w:p>
    <w:p w:rsidR="00815C20" w:rsidRPr="00C76B95" w:rsidRDefault="00815C20" w:rsidP="00BD512F">
      <w:pPr>
        <w:tabs>
          <w:tab w:val="num" w:pos="-360"/>
        </w:tabs>
        <w:jc w:val="both"/>
        <w:rPr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 xml:space="preserve">Стратегическа задача </w:t>
      </w:r>
      <w:r w:rsidRPr="00944982">
        <w:rPr>
          <w:b/>
          <w:sz w:val="28"/>
          <w:szCs w:val="28"/>
          <w:lang w:val="bg-BG"/>
        </w:rPr>
        <w:t>17</w:t>
      </w:r>
      <w:r w:rsidRPr="00C76B95">
        <w:rPr>
          <w:sz w:val="28"/>
          <w:szCs w:val="28"/>
          <w:lang w:val="bg-BG"/>
        </w:rPr>
        <w:t>- Приключване в срок на наказателните производства, свързани с наркотици и прекурсори.</w:t>
      </w:r>
    </w:p>
    <w:p w:rsidR="00815C20" w:rsidRPr="00E4236C" w:rsidRDefault="00815C20" w:rsidP="00BD512F">
      <w:pPr>
        <w:jc w:val="both"/>
        <w:rPr>
          <w:b/>
          <w:sz w:val="28"/>
          <w:szCs w:val="28"/>
          <w:lang w:val="ru-RU"/>
        </w:rPr>
      </w:pPr>
    </w:p>
    <w:p w:rsidR="00815C20" w:rsidRPr="00647443" w:rsidRDefault="00815C20" w:rsidP="00BD512F">
      <w:pPr>
        <w:jc w:val="both"/>
        <w:rPr>
          <w:b/>
          <w:i/>
          <w:sz w:val="32"/>
          <w:szCs w:val="32"/>
          <w:lang w:val="bg-BG"/>
        </w:rPr>
      </w:pPr>
      <w:r w:rsidRPr="00E4236C">
        <w:rPr>
          <w:b/>
          <w:sz w:val="28"/>
          <w:szCs w:val="28"/>
          <w:lang w:val="bg-BG"/>
        </w:rPr>
        <w:t>ЧАСТ</w:t>
      </w:r>
      <w:r>
        <w:rPr>
          <w:b/>
          <w:sz w:val="28"/>
          <w:szCs w:val="28"/>
          <w:lang w:val="bg-BG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Pr="00E4236C">
        <w:rPr>
          <w:b/>
          <w:sz w:val="28"/>
          <w:szCs w:val="28"/>
          <w:lang w:val="bg-BG"/>
        </w:rPr>
        <w:t xml:space="preserve">V. </w:t>
      </w:r>
      <w:r>
        <w:rPr>
          <w:b/>
          <w:i/>
          <w:sz w:val="28"/>
          <w:szCs w:val="28"/>
          <w:lang w:val="bg-BG"/>
        </w:rPr>
        <w:t>СЪВМЕСТНА</w:t>
      </w:r>
      <w:r w:rsidRPr="00E4236C">
        <w:rPr>
          <w:b/>
          <w:i/>
          <w:sz w:val="28"/>
          <w:szCs w:val="28"/>
          <w:lang w:val="bg-BG"/>
        </w:rPr>
        <w:t xml:space="preserve"> ОБЛАСТ НА ДЕЙНОСТ</w:t>
      </w:r>
      <w:r>
        <w:rPr>
          <w:b/>
          <w:i/>
          <w:sz w:val="28"/>
          <w:szCs w:val="28"/>
          <w:lang w:val="bg-BG"/>
        </w:rPr>
        <w:t xml:space="preserve"> </w:t>
      </w:r>
      <w:r w:rsidRPr="00D3361A">
        <w:rPr>
          <w:b/>
          <w:i/>
          <w:sz w:val="28"/>
          <w:szCs w:val="28"/>
          <w:lang w:val="bg-BG"/>
        </w:rPr>
        <w:t>КООРДИНАЦИЯ, МЕЖДУНАРОДНО СЪТРУДНИЧЕСТВО И УСЪВЪРШЕНСТВАНЕ НА ЗАКОНОДАТЕЛСТВОТО</w:t>
      </w:r>
    </w:p>
    <w:p w:rsidR="00815C20" w:rsidRDefault="00815C20" w:rsidP="00BD512F">
      <w:pPr>
        <w:jc w:val="both"/>
        <w:rPr>
          <w:sz w:val="28"/>
          <w:szCs w:val="28"/>
          <w:lang w:val="bg-BG"/>
        </w:rPr>
      </w:pPr>
    </w:p>
    <w:p w:rsidR="00815C20" w:rsidRPr="00E4236C" w:rsidRDefault="00815C20" w:rsidP="00BD512F">
      <w:pPr>
        <w:jc w:val="both"/>
        <w:rPr>
          <w:sz w:val="28"/>
          <w:szCs w:val="28"/>
          <w:lang w:val="ru-RU"/>
        </w:rPr>
      </w:pPr>
      <w:r w:rsidRPr="00E4236C">
        <w:rPr>
          <w:b/>
          <w:sz w:val="28"/>
          <w:szCs w:val="28"/>
          <w:lang w:val="ru-RU"/>
        </w:rPr>
        <w:t>Стратегическа задача 1</w:t>
      </w:r>
      <w:r>
        <w:rPr>
          <w:b/>
          <w:sz w:val="28"/>
          <w:szCs w:val="28"/>
          <w:lang w:val="ru-RU"/>
        </w:rPr>
        <w:t>8</w:t>
      </w:r>
      <w:r w:rsidRPr="00E4236C">
        <w:rPr>
          <w:sz w:val="28"/>
          <w:szCs w:val="28"/>
          <w:lang w:val="ru-RU"/>
        </w:rPr>
        <w:t xml:space="preserve"> – Поддържане и развитие на институционална и експертна мрежа за изпълнение на националната политика по наркотиците.</w:t>
      </w:r>
    </w:p>
    <w:p w:rsidR="00815C20" w:rsidRPr="00751FE2" w:rsidRDefault="00815C20" w:rsidP="00BD512F">
      <w:pPr>
        <w:jc w:val="both"/>
        <w:rPr>
          <w:sz w:val="28"/>
          <w:szCs w:val="28"/>
          <w:lang w:val="bg-BG"/>
        </w:rPr>
      </w:pPr>
    </w:p>
    <w:p w:rsidR="00815C20" w:rsidRPr="00E4236C" w:rsidRDefault="00815C20" w:rsidP="00BD512F">
      <w:pPr>
        <w:jc w:val="both"/>
        <w:rPr>
          <w:sz w:val="28"/>
          <w:szCs w:val="28"/>
          <w:lang w:val="ru-RU"/>
        </w:rPr>
      </w:pPr>
      <w:r w:rsidRPr="00E4236C">
        <w:rPr>
          <w:b/>
          <w:sz w:val="28"/>
          <w:szCs w:val="28"/>
          <w:lang w:val="ru-RU"/>
        </w:rPr>
        <w:t>Стратегическа задача 1</w:t>
      </w:r>
      <w:r>
        <w:rPr>
          <w:b/>
          <w:sz w:val="28"/>
          <w:szCs w:val="28"/>
          <w:lang w:val="ru-RU"/>
        </w:rPr>
        <w:t>9</w:t>
      </w:r>
      <w:r w:rsidRPr="00E4236C">
        <w:rPr>
          <w:sz w:val="28"/>
          <w:szCs w:val="28"/>
          <w:lang w:val="ru-RU"/>
        </w:rPr>
        <w:t xml:space="preserve"> – Развитие на международното сътрудничество и обмен на информация.</w:t>
      </w:r>
    </w:p>
    <w:p w:rsidR="00815C20" w:rsidRPr="00E4236C" w:rsidRDefault="00815C20" w:rsidP="00BD512F">
      <w:pPr>
        <w:jc w:val="both"/>
        <w:rPr>
          <w:sz w:val="28"/>
          <w:szCs w:val="28"/>
          <w:lang w:val="ru-RU"/>
        </w:rPr>
      </w:pPr>
    </w:p>
    <w:p w:rsidR="00815C20" w:rsidRDefault="00815C20" w:rsidP="00BD512F">
      <w:pPr>
        <w:jc w:val="both"/>
        <w:rPr>
          <w:rFonts w:ascii="TmsCyrNew Cyr" w:hAnsi="TmsCyrNew Cyr"/>
          <w:sz w:val="28"/>
          <w:szCs w:val="28"/>
          <w:lang w:val="bg-BG"/>
        </w:rPr>
      </w:pPr>
      <w:r w:rsidRPr="00E4236C">
        <w:rPr>
          <w:b/>
          <w:sz w:val="28"/>
          <w:szCs w:val="28"/>
          <w:lang w:val="ru-RU"/>
        </w:rPr>
        <w:t xml:space="preserve">Стратегическа задача </w:t>
      </w:r>
      <w:r>
        <w:rPr>
          <w:b/>
          <w:sz w:val="28"/>
          <w:szCs w:val="28"/>
          <w:lang w:val="ru-RU"/>
        </w:rPr>
        <w:t>20</w:t>
      </w:r>
      <w:r w:rsidRPr="00E4236C">
        <w:rPr>
          <w:b/>
          <w:sz w:val="28"/>
          <w:szCs w:val="28"/>
          <w:lang w:val="ru-RU"/>
        </w:rPr>
        <w:t xml:space="preserve"> - </w:t>
      </w:r>
      <w:r w:rsidRPr="00E4236C">
        <w:rPr>
          <w:rFonts w:ascii="TmsCyrNew Cyr" w:hAnsi="TmsCyrNew Cyr"/>
          <w:sz w:val="28"/>
          <w:szCs w:val="28"/>
          <w:lang w:val="bg-BG"/>
        </w:rPr>
        <w:t>Разширяванеи усъвършенстванена сътрудничеството междуправоприлагащите органи в национален, регионалени международен план</w:t>
      </w:r>
      <w:r>
        <w:rPr>
          <w:rFonts w:ascii="TmsCyrNew Cyr" w:hAnsi="TmsCyrNew Cyr"/>
          <w:sz w:val="28"/>
          <w:szCs w:val="28"/>
          <w:lang w:val="bg-BG"/>
        </w:rPr>
        <w:t>.</w:t>
      </w:r>
    </w:p>
    <w:p w:rsidR="00815C20" w:rsidRDefault="00815C20" w:rsidP="00BD512F">
      <w:pPr>
        <w:jc w:val="both"/>
        <w:rPr>
          <w:rFonts w:ascii="TmsCyrNew Cyr" w:hAnsi="TmsCyrNew Cyr"/>
          <w:sz w:val="28"/>
          <w:szCs w:val="28"/>
          <w:lang w:val="bg-BG"/>
        </w:rPr>
      </w:pPr>
    </w:p>
    <w:p w:rsidR="00815C20" w:rsidRDefault="00815C20" w:rsidP="00BD512F">
      <w:pPr>
        <w:jc w:val="both"/>
        <w:rPr>
          <w:sz w:val="28"/>
          <w:szCs w:val="28"/>
          <w:lang w:val="bg-BG"/>
        </w:rPr>
      </w:pPr>
      <w:r w:rsidRPr="00E4236C">
        <w:rPr>
          <w:b/>
          <w:sz w:val="28"/>
          <w:szCs w:val="28"/>
          <w:lang w:val="bg-BG"/>
        </w:rPr>
        <w:t>Стратегическа задача</w:t>
      </w:r>
      <w:r>
        <w:rPr>
          <w:b/>
          <w:sz w:val="28"/>
          <w:szCs w:val="28"/>
          <w:lang w:val="bg-BG"/>
        </w:rPr>
        <w:t xml:space="preserve"> 21</w:t>
      </w:r>
      <w:r w:rsidRPr="00E4236C">
        <w:rPr>
          <w:b/>
          <w:sz w:val="28"/>
          <w:szCs w:val="28"/>
          <w:lang w:val="bg-BG"/>
        </w:rPr>
        <w:t xml:space="preserve"> -</w:t>
      </w:r>
      <w:r w:rsidRPr="00E4236C">
        <w:rPr>
          <w:rFonts w:ascii="TmsCyrNew Cyr" w:hAnsi="TmsCyrNew Cyr"/>
          <w:sz w:val="28"/>
          <w:szCs w:val="28"/>
          <w:lang w:val="bg-BG"/>
        </w:rPr>
        <w:t>Усъвършенстване на законодателството в областта на наркотиците и прекурсорите</w:t>
      </w:r>
      <w:r>
        <w:rPr>
          <w:rFonts w:ascii="TmsCyrNew Cyr" w:hAnsi="TmsCyrNew Cyr"/>
          <w:sz w:val="28"/>
          <w:szCs w:val="28"/>
          <w:lang w:val="bg-BG"/>
        </w:rPr>
        <w:t>.</w:t>
      </w:r>
    </w:p>
    <w:p w:rsidR="00815C20" w:rsidRPr="00E4236C" w:rsidRDefault="00815C20" w:rsidP="00BD512F">
      <w:pPr>
        <w:jc w:val="both"/>
        <w:rPr>
          <w:b/>
          <w:sz w:val="28"/>
          <w:szCs w:val="28"/>
          <w:lang w:val="bg-BG"/>
        </w:rPr>
      </w:pPr>
    </w:p>
    <w:p w:rsidR="00815C20" w:rsidRPr="00647443" w:rsidRDefault="00815C20" w:rsidP="00BD512F">
      <w:pPr>
        <w:jc w:val="both"/>
        <w:rPr>
          <w:b/>
          <w:i/>
          <w:sz w:val="32"/>
          <w:szCs w:val="32"/>
          <w:lang w:val="bg-BG"/>
        </w:rPr>
      </w:pPr>
      <w:r w:rsidRPr="00E4236C">
        <w:rPr>
          <w:b/>
          <w:sz w:val="28"/>
          <w:szCs w:val="28"/>
          <w:lang w:val="bg-BG"/>
        </w:rPr>
        <w:t xml:space="preserve">ЧАСТ V. </w:t>
      </w:r>
      <w:r>
        <w:rPr>
          <w:b/>
          <w:i/>
          <w:sz w:val="28"/>
          <w:szCs w:val="28"/>
          <w:lang w:val="bg-BG"/>
        </w:rPr>
        <w:t>СЪВМЕСТНА</w:t>
      </w:r>
      <w:r w:rsidRPr="00E4236C">
        <w:rPr>
          <w:b/>
          <w:i/>
          <w:sz w:val="28"/>
          <w:szCs w:val="28"/>
          <w:lang w:val="bg-BG"/>
        </w:rPr>
        <w:t xml:space="preserve"> ОБЛАСТ</w:t>
      </w:r>
      <w:r>
        <w:rPr>
          <w:b/>
          <w:i/>
          <w:sz w:val="28"/>
          <w:szCs w:val="28"/>
          <w:lang w:val="bg-BG"/>
        </w:rPr>
        <w:t xml:space="preserve"> </w:t>
      </w:r>
      <w:r w:rsidRPr="00E4236C">
        <w:rPr>
          <w:b/>
          <w:i/>
          <w:sz w:val="28"/>
          <w:szCs w:val="28"/>
          <w:lang w:val="bg-BG"/>
        </w:rPr>
        <w:t>НА ДЕЙНОСТ</w:t>
      </w:r>
      <w:r>
        <w:rPr>
          <w:b/>
          <w:i/>
          <w:sz w:val="28"/>
          <w:szCs w:val="28"/>
          <w:lang w:val="bg-BG"/>
        </w:rPr>
        <w:t xml:space="preserve"> </w:t>
      </w:r>
      <w:r w:rsidRPr="00D3361A">
        <w:rPr>
          <w:b/>
          <w:i/>
          <w:sz w:val="28"/>
          <w:szCs w:val="28"/>
          <w:lang w:val="bg-BG"/>
        </w:rPr>
        <w:t>ПУБЛИЧНА ИНФОРМАЦИОННА СИСТЕМА И НАУЧНОИЗСЛЕДОВАТЕЛСКА ДЕЙНОСТ</w:t>
      </w:r>
    </w:p>
    <w:p w:rsidR="00815C20" w:rsidRDefault="00815C20" w:rsidP="00BD512F">
      <w:pPr>
        <w:jc w:val="both"/>
        <w:rPr>
          <w:b/>
          <w:sz w:val="28"/>
          <w:szCs w:val="28"/>
          <w:lang w:val="ru-RU"/>
        </w:rPr>
      </w:pPr>
    </w:p>
    <w:p w:rsidR="00815C20" w:rsidRPr="00751FE2" w:rsidRDefault="00815C20" w:rsidP="00BD512F">
      <w:pPr>
        <w:jc w:val="both"/>
        <w:rPr>
          <w:b/>
          <w:sz w:val="28"/>
          <w:szCs w:val="28"/>
          <w:lang w:val="bg-BG"/>
        </w:rPr>
      </w:pPr>
      <w:r w:rsidRPr="00E4236C">
        <w:rPr>
          <w:b/>
          <w:sz w:val="28"/>
          <w:szCs w:val="28"/>
          <w:lang w:val="ru-RU"/>
        </w:rPr>
        <w:t xml:space="preserve">Стратегическа задача </w:t>
      </w:r>
      <w:r>
        <w:rPr>
          <w:b/>
          <w:sz w:val="28"/>
          <w:szCs w:val="28"/>
          <w:lang w:val="ru-RU"/>
        </w:rPr>
        <w:t>22</w:t>
      </w:r>
      <w:r w:rsidRPr="00E4236C">
        <w:rPr>
          <w:sz w:val="28"/>
          <w:szCs w:val="28"/>
          <w:lang w:val="ru-RU"/>
        </w:rPr>
        <w:t>– Поддържане и развитие на публичната информационна система в областта на наркотиците и научно-изследователската практика.</w:t>
      </w:r>
    </w:p>
    <w:p w:rsidR="00815C20" w:rsidRDefault="00815C20" w:rsidP="00BD512F">
      <w:pPr>
        <w:jc w:val="both"/>
        <w:rPr>
          <w:sz w:val="28"/>
          <w:szCs w:val="28"/>
          <w:lang w:val="bg-BG"/>
        </w:rPr>
      </w:pPr>
    </w:p>
    <w:p w:rsidR="00815C20" w:rsidRPr="00D3361A" w:rsidRDefault="00815C20" w:rsidP="00BD512F">
      <w:pPr>
        <w:jc w:val="both"/>
        <w:rPr>
          <w:b/>
          <w:i/>
          <w:sz w:val="28"/>
          <w:szCs w:val="28"/>
          <w:lang w:val="bg-BG"/>
        </w:rPr>
      </w:pPr>
      <w:r w:rsidRPr="00E4236C">
        <w:rPr>
          <w:b/>
          <w:sz w:val="28"/>
          <w:szCs w:val="28"/>
          <w:lang w:val="bg-BG"/>
        </w:rPr>
        <w:t xml:space="preserve">ЧАСТ VІ. </w:t>
      </w:r>
      <w:r>
        <w:rPr>
          <w:b/>
          <w:i/>
          <w:sz w:val="28"/>
          <w:szCs w:val="28"/>
          <w:lang w:val="bg-BG"/>
        </w:rPr>
        <w:t>СЪВМЕСТНА</w:t>
      </w:r>
      <w:r w:rsidRPr="00E4236C">
        <w:rPr>
          <w:b/>
          <w:i/>
          <w:sz w:val="28"/>
          <w:szCs w:val="28"/>
          <w:lang w:val="bg-BG"/>
        </w:rPr>
        <w:t xml:space="preserve"> ОБЛАСТНА ДЕЙНОСТ</w:t>
      </w:r>
      <w:r>
        <w:rPr>
          <w:b/>
          <w:i/>
          <w:sz w:val="28"/>
          <w:szCs w:val="28"/>
          <w:lang w:val="bg-BG"/>
        </w:rPr>
        <w:t xml:space="preserve"> </w:t>
      </w:r>
      <w:r w:rsidRPr="00D3361A">
        <w:rPr>
          <w:b/>
          <w:i/>
          <w:sz w:val="28"/>
          <w:szCs w:val="28"/>
          <w:lang w:val="bg-BG"/>
        </w:rPr>
        <w:t>МОНИТОРИНГ И ОЦЕНКА</w:t>
      </w:r>
    </w:p>
    <w:p w:rsidR="00815C20" w:rsidRPr="00E4236C" w:rsidRDefault="00815C20" w:rsidP="00BD512F">
      <w:pPr>
        <w:jc w:val="both"/>
        <w:rPr>
          <w:sz w:val="28"/>
          <w:szCs w:val="28"/>
          <w:lang w:val="bg-BG"/>
        </w:rPr>
      </w:pPr>
    </w:p>
    <w:p w:rsidR="00815C20" w:rsidRDefault="00815C20" w:rsidP="00BD512F">
      <w:pPr>
        <w:jc w:val="both"/>
        <w:rPr>
          <w:sz w:val="28"/>
          <w:szCs w:val="28"/>
          <w:lang w:val="ru-RU"/>
        </w:rPr>
      </w:pPr>
      <w:r w:rsidRPr="00E4236C">
        <w:rPr>
          <w:b/>
          <w:sz w:val="28"/>
          <w:szCs w:val="28"/>
          <w:lang w:val="ru-RU"/>
        </w:rPr>
        <w:t xml:space="preserve">Стратегическа задача </w:t>
      </w:r>
      <w:r w:rsidRPr="00C76B95"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ru-RU"/>
        </w:rPr>
        <w:t>3</w:t>
      </w:r>
      <w:r w:rsidRPr="00E4236C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Изготвяне и приемане от Националния съвет по наркотичните вещества на ежегоден доклад за изпълнението на Плана за действие към Стратегията.</w:t>
      </w:r>
    </w:p>
    <w:p w:rsidR="00815C20" w:rsidRDefault="00815C20" w:rsidP="00BD512F">
      <w:pPr>
        <w:jc w:val="both"/>
        <w:rPr>
          <w:sz w:val="28"/>
          <w:szCs w:val="28"/>
          <w:lang w:val="ru-RU"/>
        </w:rPr>
      </w:pPr>
    </w:p>
    <w:p w:rsidR="00815C20" w:rsidRPr="00E4236C" w:rsidRDefault="00815C20" w:rsidP="00BD512F">
      <w:pPr>
        <w:ind w:right="238"/>
        <w:jc w:val="both"/>
        <w:rPr>
          <w:rFonts w:ascii="TmsCyrNew Cyr" w:hAnsi="TmsCyrNew Cyr"/>
          <w:sz w:val="28"/>
          <w:szCs w:val="28"/>
          <w:lang w:val="bg-BG"/>
        </w:rPr>
      </w:pPr>
      <w:r w:rsidRPr="00E4236C">
        <w:rPr>
          <w:b/>
          <w:sz w:val="28"/>
          <w:szCs w:val="28"/>
          <w:lang w:val="ru-RU"/>
        </w:rPr>
        <w:t xml:space="preserve">Стратегическа задача </w:t>
      </w:r>
      <w:r w:rsidRPr="00C76B95"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ru-RU"/>
        </w:rPr>
        <w:t>4</w:t>
      </w:r>
      <w:r w:rsidRPr="00E4236C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>Извършване на независима оценка за изпълнението на Стратегията и Плана за действие.</w:t>
      </w:r>
    </w:p>
    <w:p w:rsidR="00815C20" w:rsidRPr="00E4236C" w:rsidRDefault="00815C20" w:rsidP="00BD512F">
      <w:pPr>
        <w:jc w:val="both"/>
        <w:rPr>
          <w:rFonts w:ascii="TmsCyrNew" w:hAnsi="TmsCyrNew"/>
          <w:sz w:val="28"/>
          <w:szCs w:val="28"/>
          <w:lang w:val="bg-BG"/>
        </w:rPr>
      </w:pPr>
    </w:p>
    <w:p w:rsidR="00815C20" w:rsidRDefault="00815C20" w:rsidP="00BD512F">
      <w:pPr>
        <w:jc w:val="both"/>
        <w:rPr>
          <w:b/>
          <w:sz w:val="28"/>
          <w:szCs w:val="28"/>
          <w:lang w:val="bg-BG"/>
        </w:rPr>
      </w:pPr>
      <w:r w:rsidRPr="00E4236C">
        <w:rPr>
          <w:b/>
          <w:sz w:val="28"/>
          <w:szCs w:val="28"/>
          <w:lang w:val="bg-BG"/>
        </w:rPr>
        <w:t xml:space="preserve">ЧАСТ VІІ. </w:t>
      </w:r>
      <w:r w:rsidRPr="00E4236C">
        <w:rPr>
          <w:b/>
          <w:i/>
          <w:sz w:val="28"/>
          <w:szCs w:val="28"/>
          <w:lang w:val="bg-BG"/>
        </w:rPr>
        <w:t>МЕХАНИЗЪМ НА ИЗПЪЛНЕНИЕ</w:t>
      </w:r>
    </w:p>
    <w:p w:rsidR="00815C20" w:rsidRDefault="00815C20" w:rsidP="00BD512F">
      <w:pPr>
        <w:tabs>
          <w:tab w:val="left" w:pos="-3240"/>
        </w:tabs>
        <w:jc w:val="both"/>
        <w:rPr>
          <w:sz w:val="28"/>
          <w:szCs w:val="28"/>
          <w:lang w:val="bg-BG"/>
        </w:rPr>
      </w:pPr>
    </w:p>
    <w:p w:rsidR="00815C20" w:rsidRDefault="00815C20" w:rsidP="00BD512F">
      <w:pPr>
        <w:tabs>
          <w:tab w:val="left" w:pos="-3240"/>
        </w:tabs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1. </w:t>
      </w:r>
      <w:r w:rsidRPr="00E4236C">
        <w:rPr>
          <w:sz w:val="28"/>
          <w:szCs w:val="28"/>
          <w:lang w:val="bg-BG"/>
        </w:rPr>
        <w:t xml:space="preserve">Координиращ орган </w:t>
      </w:r>
    </w:p>
    <w:p w:rsidR="00815C20" w:rsidRPr="00BD512F" w:rsidRDefault="00815C20" w:rsidP="00BD512F">
      <w:pPr>
        <w:tabs>
          <w:tab w:val="left" w:pos="720"/>
        </w:tabs>
        <w:jc w:val="both"/>
        <w:rPr>
          <w:b/>
          <w:i/>
          <w:sz w:val="28"/>
          <w:szCs w:val="28"/>
          <w:u w:val="single"/>
          <w:lang w:val="bg-BG"/>
        </w:rPr>
      </w:pPr>
      <w:r w:rsidRPr="00BD512F">
        <w:rPr>
          <w:b/>
          <w:i/>
          <w:sz w:val="28"/>
          <w:szCs w:val="28"/>
          <w:u w:val="single"/>
          <w:lang w:val="bg-BG"/>
        </w:rPr>
        <w:t>Национален съвет по наркотичните вещества</w:t>
      </w:r>
    </w:p>
    <w:p w:rsidR="00815C20" w:rsidRPr="00125E4C" w:rsidRDefault="00815C20" w:rsidP="00CA22FA">
      <w:pPr>
        <w:ind w:firstLine="720"/>
        <w:jc w:val="both"/>
        <w:rPr>
          <w:b/>
          <w:i/>
          <w:sz w:val="28"/>
          <w:szCs w:val="28"/>
          <w:u w:val="single"/>
          <w:lang w:val="bg-BG"/>
        </w:rPr>
      </w:pPr>
      <w:r w:rsidRPr="00125E4C">
        <w:rPr>
          <w:sz w:val="28"/>
          <w:szCs w:val="28"/>
          <w:lang w:val="bg-BG"/>
        </w:rPr>
        <w:t xml:space="preserve">В съответствие със </w:t>
      </w:r>
      <w:r>
        <w:rPr>
          <w:sz w:val="28"/>
          <w:szCs w:val="28"/>
          <w:lang w:val="bg-BG"/>
        </w:rPr>
        <w:t>Закона</w:t>
      </w:r>
      <w:r w:rsidRPr="00E4236C">
        <w:rPr>
          <w:sz w:val="28"/>
          <w:szCs w:val="28"/>
          <w:lang w:val="bg-BG"/>
        </w:rPr>
        <w:t xml:space="preserve"> за контрол върху наркотичните вещества и прекурсори</w:t>
      </w:r>
      <w:r>
        <w:rPr>
          <w:sz w:val="28"/>
          <w:szCs w:val="28"/>
          <w:lang w:val="bg-BG"/>
        </w:rPr>
        <w:t>те (</w:t>
      </w:r>
      <w:r w:rsidRPr="00FE2615">
        <w:rPr>
          <w:sz w:val="28"/>
          <w:szCs w:val="28"/>
          <w:lang w:val="bg-BG"/>
        </w:rPr>
        <w:t>ЗКНВП</w:t>
      </w:r>
      <w:r>
        <w:rPr>
          <w:sz w:val="28"/>
          <w:szCs w:val="28"/>
          <w:lang w:val="bg-BG"/>
        </w:rPr>
        <w:t>)</w:t>
      </w:r>
      <w:r w:rsidRPr="00125E4C">
        <w:rPr>
          <w:sz w:val="28"/>
          <w:szCs w:val="28"/>
          <w:lang w:val="bg-BG"/>
        </w:rPr>
        <w:t xml:space="preserve">е създаден </w:t>
      </w:r>
      <w:r w:rsidRPr="00606884">
        <w:rPr>
          <w:sz w:val="28"/>
          <w:szCs w:val="28"/>
          <w:lang w:val="bg-BG"/>
        </w:rPr>
        <w:t>Национал</w:t>
      </w:r>
      <w:r>
        <w:rPr>
          <w:sz w:val="28"/>
          <w:szCs w:val="28"/>
          <w:lang w:val="bg-BG"/>
        </w:rPr>
        <w:t>е</w:t>
      </w:r>
      <w:r w:rsidRPr="00606884">
        <w:rPr>
          <w:sz w:val="28"/>
          <w:szCs w:val="28"/>
          <w:lang w:val="bg-BG"/>
        </w:rPr>
        <w:t>н съвет по наркотичните вещества</w:t>
      </w:r>
      <w:r>
        <w:rPr>
          <w:sz w:val="28"/>
          <w:szCs w:val="28"/>
          <w:lang w:val="bg-BG"/>
        </w:rPr>
        <w:t xml:space="preserve"> (НСНВ), като орган</w:t>
      </w:r>
      <w:r w:rsidRPr="00125E4C">
        <w:rPr>
          <w:sz w:val="28"/>
          <w:szCs w:val="28"/>
          <w:lang w:val="bg-BG"/>
        </w:rPr>
        <w:t xml:space="preserve"> за провеждане на националната политика срещу злоупотребата с наркотични вещества, както и за борба с наркотрафика. НСНВ е колективен орган, председателстван от министъра на здравеопазването. Негови заместници са</w:t>
      </w:r>
      <w:r>
        <w:rPr>
          <w:sz w:val="28"/>
          <w:szCs w:val="28"/>
          <w:lang w:val="bg-BG"/>
        </w:rPr>
        <w:t>:</w:t>
      </w:r>
      <w:r w:rsidRPr="00125E4C">
        <w:rPr>
          <w:sz w:val="28"/>
          <w:szCs w:val="28"/>
          <w:lang w:val="bg-BG"/>
        </w:rPr>
        <w:t xml:space="preserve"> заместник</w:t>
      </w:r>
      <w:r>
        <w:rPr>
          <w:sz w:val="28"/>
          <w:szCs w:val="28"/>
          <w:lang w:val="bg-BG"/>
        </w:rPr>
        <w:t xml:space="preserve"> -</w:t>
      </w:r>
      <w:r w:rsidRPr="00125E4C">
        <w:rPr>
          <w:sz w:val="28"/>
          <w:szCs w:val="28"/>
          <w:lang w:val="bg-BG"/>
        </w:rPr>
        <w:t xml:space="preserve"> министър</w:t>
      </w:r>
      <w:r>
        <w:rPr>
          <w:sz w:val="28"/>
          <w:szCs w:val="28"/>
          <w:lang w:val="bg-BG"/>
        </w:rPr>
        <w:t>ът</w:t>
      </w:r>
      <w:r w:rsidRPr="00125E4C">
        <w:rPr>
          <w:sz w:val="28"/>
          <w:szCs w:val="28"/>
          <w:lang w:val="bg-BG"/>
        </w:rPr>
        <w:t xml:space="preserve"> на правосъдието</w:t>
      </w:r>
      <w:r>
        <w:rPr>
          <w:sz w:val="28"/>
          <w:szCs w:val="28"/>
          <w:lang w:val="bg-BG"/>
        </w:rPr>
        <w:t>,</w:t>
      </w:r>
      <w:r w:rsidRPr="00125E4C">
        <w:rPr>
          <w:sz w:val="28"/>
          <w:szCs w:val="28"/>
          <w:lang w:val="bg-BG"/>
        </w:rPr>
        <w:t xml:space="preserve"> главният секретар на МВР и</w:t>
      </w:r>
      <w:r>
        <w:rPr>
          <w:sz w:val="28"/>
          <w:szCs w:val="28"/>
          <w:lang w:val="bg-BG"/>
        </w:rPr>
        <w:t xml:space="preserve"> заместник - председателят на Държавна</w:t>
      </w:r>
      <w:r w:rsidRPr="004A3B5E">
        <w:rPr>
          <w:sz w:val="28"/>
          <w:szCs w:val="28"/>
          <w:lang w:val="bg-BG"/>
        </w:rPr>
        <w:t>та</w:t>
      </w:r>
      <w:r>
        <w:rPr>
          <w:sz w:val="28"/>
          <w:szCs w:val="28"/>
          <w:lang w:val="bg-BG"/>
        </w:rPr>
        <w:t xml:space="preserve"> агенция ”Национална сигурност”</w:t>
      </w:r>
      <w:r w:rsidRPr="00125E4C">
        <w:rPr>
          <w:sz w:val="28"/>
          <w:szCs w:val="28"/>
          <w:lang w:val="bg-BG"/>
        </w:rPr>
        <w:t>. Членове на НСНВ са представители на През</w:t>
      </w:r>
      <w:r>
        <w:rPr>
          <w:sz w:val="28"/>
          <w:szCs w:val="28"/>
          <w:lang w:val="bg-BG"/>
        </w:rPr>
        <w:t xml:space="preserve">идента на Република България, </w:t>
      </w:r>
      <w:r w:rsidRPr="00125E4C">
        <w:rPr>
          <w:sz w:val="28"/>
          <w:szCs w:val="28"/>
          <w:lang w:val="bg-BG"/>
        </w:rPr>
        <w:t>Върхов</w:t>
      </w:r>
      <w:r>
        <w:rPr>
          <w:sz w:val="28"/>
          <w:szCs w:val="28"/>
          <w:lang w:val="bg-BG"/>
        </w:rPr>
        <w:t>е</w:t>
      </w:r>
      <w:r w:rsidRPr="00125E4C">
        <w:rPr>
          <w:sz w:val="28"/>
          <w:szCs w:val="28"/>
          <w:lang w:val="bg-BG"/>
        </w:rPr>
        <w:t>н</w:t>
      </w:r>
      <w:r>
        <w:rPr>
          <w:sz w:val="28"/>
          <w:szCs w:val="28"/>
          <w:lang w:val="bg-BG"/>
        </w:rPr>
        <w:t xml:space="preserve"> касационен съд, Върховен административен съд,В</w:t>
      </w:r>
      <w:r w:rsidRPr="00125E4C">
        <w:rPr>
          <w:sz w:val="28"/>
          <w:szCs w:val="28"/>
          <w:lang w:val="bg-BG"/>
        </w:rPr>
        <w:t>ърхо</w:t>
      </w:r>
      <w:r>
        <w:rPr>
          <w:sz w:val="28"/>
          <w:szCs w:val="28"/>
          <w:lang w:val="bg-BG"/>
        </w:rPr>
        <w:t>вна касационна прокуратура, Национална следствена служба, Изпълнителна агенция по лекарствата</w:t>
      </w:r>
      <w:r w:rsidRPr="00125E4C">
        <w:rPr>
          <w:sz w:val="28"/>
          <w:szCs w:val="28"/>
          <w:lang w:val="bg-BG"/>
        </w:rPr>
        <w:t xml:space="preserve"> и на заинтересованите министерства и ведомства.</w:t>
      </w:r>
      <w:r>
        <w:rPr>
          <w:sz w:val="28"/>
          <w:szCs w:val="28"/>
          <w:lang w:val="bg-BG"/>
        </w:rPr>
        <w:t xml:space="preserve"> </w:t>
      </w:r>
      <w:r w:rsidRPr="00125E4C">
        <w:rPr>
          <w:sz w:val="28"/>
          <w:szCs w:val="28"/>
          <w:lang w:val="bg-BG"/>
        </w:rPr>
        <w:t xml:space="preserve">Председателят на НСНВ назначава </w:t>
      </w:r>
      <w:r w:rsidRPr="004A3B5E">
        <w:rPr>
          <w:sz w:val="28"/>
          <w:szCs w:val="28"/>
          <w:lang w:val="bg-BG"/>
        </w:rPr>
        <w:t>с</w:t>
      </w:r>
      <w:r w:rsidRPr="00125E4C">
        <w:rPr>
          <w:sz w:val="28"/>
          <w:szCs w:val="28"/>
          <w:lang w:val="bg-BG"/>
        </w:rPr>
        <w:t xml:space="preserve">екретар, чиято работа се подпомага от Секретариат. </w:t>
      </w:r>
    </w:p>
    <w:p w:rsidR="00815C20" w:rsidRPr="00125E4C" w:rsidRDefault="00815C20" w:rsidP="00FB0DB3">
      <w:pPr>
        <w:ind w:firstLine="720"/>
        <w:jc w:val="both"/>
        <w:rPr>
          <w:sz w:val="28"/>
          <w:szCs w:val="28"/>
          <w:lang w:val="bg-BG"/>
        </w:rPr>
      </w:pPr>
    </w:p>
    <w:p w:rsidR="00815C20" w:rsidRPr="00B565B5" w:rsidRDefault="00815C20" w:rsidP="00BD512F">
      <w:pPr>
        <w:tabs>
          <w:tab w:val="left" w:pos="720"/>
        </w:tabs>
        <w:jc w:val="both"/>
        <w:rPr>
          <w:b/>
          <w:sz w:val="28"/>
          <w:szCs w:val="28"/>
          <w:lang w:val="bg-BG"/>
        </w:rPr>
      </w:pPr>
      <w:r w:rsidRPr="00E4236C">
        <w:rPr>
          <w:sz w:val="28"/>
          <w:szCs w:val="28"/>
          <w:lang w:val="bg-BG"/>
        </w:rPr>
        <w:t>2. Институции, отговарящи за изпълнението на национално ниво и местно ниво</w:t>
      </w:r>
    </w:p>
    <w:p w:rsidR="00815C20" w:rsidRPr="00BD512F" w:rsidRDefault="00815C20" w:rsidP="00BD512F">
      <w:pPr>
        <w:jc w:val="both"/>
        <w:rPr>
          <w:b/>
          <w:sz w:val="28"/>
          <w:szCs w:val="28"/>
          <w:u w:val="single"/>
          <w:lang w:val="bg-BG"/>
        </w:rPr>
      </w:pPr>
      <w:r w:rsidRPr="00BD512F">
        <w:rPr>
          <w:b/>
          <w:i/>
          <w:sz w:val="28"/>
          <w:szCs w:val="28"/>
          <w:u w:val="single"/>
          <w:lang w:val="bg-BG"/>
        </w:rPr>
        <w:t>Дирекция ”Лекарствени продукти, м</w:t>
      </w:r>
      <w:r>
        <w:rPr>
          <w:b/>
          <w:i/>
          <w:sz w:val="28"/>
          <w:szCs w:val="28"/>
          <w:u w:val="single"/>
          <w:lang w:val="bg-BG"/>
        </w:rPr>
        <w:t xml:space="preserve">едицински изделия и наркотични вещества” в </w:t>
      </w:r>
      <w:r w:rsidRPr="00BD512F">
        <w:rPr>
          <w:b/>
          <w:i/>
          <w:sz w:val="28"/>
          <w:szCs w:val="28"/>
          <w:u w:val="single"/>
          <w:lang w:val="bg-BG"/>
        </w:rPr>
        <w:t>Министерството</w:t>
      </w:r>
      <w:r>
        <w:rPr>
          <w:b/>
          <w:i/>
          <w:sz w:val="28"/>
          <w:szCs w:val="28"/>
          <w:u w:val="single"/>
          <w:lang w:val="bg-BG"/>
        </w:rPr>
        <w:t xml:space="preserve"> </w:t>
      </w:r>
      <w:r w:rsidRPr="00BD512F">
        <w:rPr>
          <w:b/>
          <w:i/>
          <w:sz w:val="28"/>
          <w:szCs w:val="28"/>
          <w:u w:val="single"/>
          <w:lang w:val="bg-BG"/>
        </w:rPr>
        <w:t>на здравеопазването</w:t>
      </w:r>
    </w:p>
    <w:p w:rsidR="00815C20" w:rsidRDefault="00815C20" w:rsidP="00FB0DB3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Дейността на д</w:t>
      </w:r>
      <w:r w:rsidRPr="00881710">
        <w:rPr>
          <w:sz w:val="28"/>
          <w:szCs w:val="28"/>
          <w:lang w:val="bg-BG"/>
        </w:rPr>
        <w:t>ирекция ”</w:t>
      </w:r>
      <w:r>
        <w:rPr>
          <w:sz w:val="28"/>
          <w:szCs w:val="28"/>
          <w:lang w:val="bg-BG"/>
        </w:rPr>
        <w:t>Лекарствени продукти, медицински изделия и н</w:t>
      </w:r>
      <w:r w:rsidRPr="00881710">
        <w:rPr>
          <w:sz w:val="28"/>
          <w:szCs w:val="28"/>
          <w:lang w:val="bg-BG"/>
        </w:rPr>
        <w:t>аркотични вещества”</w:t>
      </w:r>
      <w:r>
        <w:rPr>
          <w:sz w:val="28"/>
          <w:szCs w:val="28"/>
          <w:lang w:val="bg-BG"/>
        </w:rPr>
        <w:t xml:space="preserve"> е свързана с издаване на лицензии, разрешения и разрешителни за дейности с наркотични вещества, използвани за медицински цели и контрол по спазване изискванията на регулаторните режими, въведени от ЗКНВП. </w:t>
      </w:r>
      <w:r w:rsidRPr="00EE0DD4">
        <w:rPr>
          <w:sz w:val="28"/>
          <w:szCs w:val="28"/>
          <w:lang w:val="bg-BG"/>
        </w:rPr>
        <w:t>Контролът на територията на страната се осъществява от инспектори по наркотичните вещества към Р</w:t>
      </w:r>
      <w:r>
        <w:rPr>
          <w:sz w:val="28"/>
          <w:szCs w:val="28"/>
          <w:lang w:val="bg-BG"/>
        </w:rPr>
        <w:t xml:space="preserve">егионалните здравни инспекции. </w:t>
      </w:r>
      <w:r w:rsidRPr="00881710">
        <w:rPr>
          <w:sz w:val="28"/>
          <w:szCs w:val="28"/>
          <w:lang w:val="bg-BG"/>
        </w:rPr>
        <w:t>Дирекция ”</w:t>
      </w:r>
      <w:r>
        <w:rPr>
          <w:sz w:val="28"/>
          <w:szCs w:val="28"/>
          <w:lang w:val="bg-BG"/>
        </w:rPr>
        <w:t>Лекарствени продукти, медицински изделия и н</w:t>
      </w:r>
      <w:r w:rsidRPr="00881710">
        <w:rPr>
          <w:sz w:val="28"/>
          <w:szCs w:val="28"/>
          <w:lang w:val="bg-BG"/>
        </w:rPr>
        <w:t>аркотични вещества”</w:t>
      </w:r>
      <w:r>
        <w:rPr>
          <w:sz w:val="28"/>
          <w:szCs w:val="28"/>
          <w:lang w:val="bg-BG"/>
        </w:rPr>
        <w:t xml:space="preserve"> координира и ръководи методически тяхната дейност</w:t>
      </w:r>
      <w:r w:rsidRPr="00EE0DD4">
        <w:rPr>
          <w:sz w:val="28"/>
          <w:szCs w:val="28"/>
          <w:lang w:val="bg-BG"/>
        </w:rPr>
        <w:t>.</w:t>
      </w:r>
    </w:p>
    <w:p w:rsidR="00815C20" w:rsidRPr="005A3282" w:rsidRDefault="00815C20" w:rsidP="00BD512F">
      <w:pPr>
        <w:jc w:val="both"/>
        <w:rPr>
          <w:sz w:val="28"/>
          <w:szCs w:val="28"/>
          <w:lang w:val="bg-BG"/>
        </w:rPr>
      </w:pPr>
    </w:p>
    <w:p w:rsidR="00815C20" w:rsidRPr="00BD512F" w:rsidRDefault="00815C20" w:rsidP="00BD512F">
      <w:pPr>
        <w:jc w:val="both"/>
        <w:rPr>
          <w:b/>
          <w:i/>
          <w:sz w:val="28"/>
          <w:szCs w:val="28"/>
          <w:u w:val="single"/>
          <w:lang w:val="bg-BG"/>
        </w:rPr>
      </w:pPr>
      <w:r w:rsidRPr="00BD512F">
        <w:rPr>
          <w:b/>
          <w:i/>
          <w:sz w:val="28"/>
          <w:szCs w:val="28"/>
          <w:u w:val="single"/>
          <w:lang w:val="bg-BG"/>
        </w:rPr>
        <w:t>Национален център по наркомании към Министерство на здравеопазването</w:t>
      </w:r>
    </w:p>
    <w:p w:rsidR="00815C20" w:rsidRDefault="00815C20" w:rsidP="00FB0DB3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Националният ц</w:t>
      </w:r>
      <w:r w:rsidRPr="00EE0DD4">
        <w:rPr>
          <w:sz w:val="28"/>
          <w:szCs w:val="28"/>
          <w:lang w:val="bg-BG"/>
        </w:rPr>
        <w:t xml:space="preserve">ентър по наркомании </w:t>
      </w:r>
      <w:r w:rsidRPr="00751FE2">
        <w:rPr>
          <w:sz w:val="28"/>
          <w:szCs w:val="28"/>
          <w:lang w:val="bg-BG"/>
        </w:rPr>
        <w:t>(</w:t>
      </w:r>
      <w:r w:rsidRPr="00EE0DD4">
        <w:rPr>
          <w:sz w:val="28"/>
          <w:szCs w:val="28"/>
          <w:lang w:val="bg-BG"/>
        </w:rPr>
        <w:t>НЦН</w:t>
      </w:r>
      <w:r w:rsidRPr="00751FE2">
        <w:rPr>
          <w:sz w:val="28"/>
          <w:szCs w:val="28"/>
          <w:lang w:val="bg-BG"/>
        </w:rPr>
        <w:t>)</w:t>
      </w:r>
      <w:r>
        <w:rPr>
          <w:sz w:val="28"/>
          <w:szCs w:val="28"/>
          <w:lang w:val="bg-BG"/>
        </w:rPr>
        <w:t xml:space="preserve"> към Министерство на здравеопазването координира и ръководи методически дейностите, свързани с  превенция на злоупотребата с наркотични вещества</w:t>
      </w:r>
      <w:r w:rsidRPr="00EE0DD4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>с лечение</w:t>
      </w:r>
      <w:r w:rsidRPr="00EE0DD4">
        <w:rPr>
          <w:sz w:val="28"/>
          <w:szCs w:val="28"/>
          <w:lang w:val="bg-BG"/>
        </w:rPr>
        <w:t xml:space="preserve">, намаляването на </w:t>
      </w:r>
      <w:r>
        <w:rPr>
          <w:sz w:val="28"/>
          <w:szCs w:val="28"/>
          <w:lang w:val="bg-BG"/>
        </w:rPr>
        <w:t>здравните щети и рехабилитация</w:t>
      </w:r>
      <w:r w:rsidRPr="00EE0DD4">
        <w:rPr>
          <w:sz w:val="28"/>
          <w:szCs w:val="28"/>
          <w:lang w:val="bg-BG"/>
        </w:rPr>
        <w:t xml:space="preserve"> на лица, злоупотребяващи и</w:t>
      </w:r>
      <w:r>
        <w:rPr>
          <w:sz w:val="28"/>
          <w:szCs w:val="28"/>
          <w:lang w:val="bg-BG"/>
        </w:rPr>
        <w:t>ли</w:t>
      </w:r>
      <w:r w:rsidRPr="00EE0DD4">
        <w:rPr>
          <w:sz w:val="28"/>
          <w:szCs w:val="28"/>
          <w:lang w:val="bg-BG"/>
        </w:rPr>
        <w:t xml:space="preserve"> зависими към наркотични вещества</w:t>
      </w:r>
      <w:r>
        <w:rPr>
          <w:sz w:val="28"/>
          <w:szCs w:val="28"/>
          <w:lang w:val="bg-BG"/>
        </w:rPr>
        <w:t xml:space="preserve">, както и </w:t>
      </w:r>
      <w:r w:rsidRPr="00EE0DD4">
        <w:rPr>
          <w:sz w:val="28"/>
          <w:szCs w:val="28"/>
          <w:lang w:val="bg-BG"/>
        </w:rPr>
        <w:t>специализиран</w:t>
      </w:r>
      <w:r>
        <w:rPr>
          <w:sz w:val="28"/>
          <w:szCs w:val="28"/>
          <w:lang w:val="bg-BG"/>
        </w:rPr>
        <w:t>ият</w:t>
      </w:r>
      <w:r w:rsidRPr="00EE0DD4">
        <w:rPr>
          <w:sz w:val="28"/>
          <w:szCs w:val="28"/>
          <w:lang w:val="bg-BG"/>
        </w:rPr>
        <w:t xml:space="preserve"> контрол на лечебната дейност.</w:t>
      </w:r>
    </w:p>
    <w:p w:rsidR="00815C20" w:rsidRPr="002646B5" w:rsidRDefault="00815C20" w:rsidP="00FB0DB3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</w:t>
      </w:r>
      <w:r w:rsidRPr="002646B5">
        <w:rPr>
          <w:sz w:val="28"/>
          <w:szCs w:val="28"/>
          <w:lang w:val="bg-BG"/>
        </w:rPr>
        <w:t xml:space="preserve"> Националния център по наркомании е базиран Националният фокусен център</w:t>
      </w:r>
      <w:r>
        <w:rPr>
          <w:sz w:val="28"/>
          <w:szCs w:val="28"/>
          <w:lang w:val="bg-BG"/>
        </w:rPr>
        <w:t>.</w:t>
      </w:r>
      <w:r w:rsidRPr="002646B5">
        <w:rPr>
          <w:sz w:val="28"/>
          <w:szCs w:val="28"/>
          <w:lang w:val="bg-BG"/>
        </w:rPr>
        <w:t xml:space="preserve"> Звеното извършва информационна, аналитична, научно-изследователска, експертно-консултативна и издателска дейност, и е официалният партньор на Европейския център за мониторинг на наркотиците и наркоманиите (</w:t>
      </w:r>
      <w:r w:rsidRPr="00DF04C5">
        <w:rPr>
          <w:sz w:val="28"/>
          <w:szCs w:val="28"/>
          <w:lang w:val="en-US"/>
        </w:rPr>
        <w:t>EMCDDA</w:t>
      </w:r>
      <w:r w:rsidRPr="002646B5">
        <w:rPr>
          <w:sz w:val="28"/>
          <w:szCs w:val="28"/>
          <w:lang w:val="bg-BG"/>
        </w:rPr>
        <w:t>) от страна на Република България, както и участник в Европейската мрежа за информация в областта на наркоманиите (</w:t>
      </w:r>
      <w:r w:rsidRPr="00DF04C5">
        <w:rPr>
          <w:sz w:val="28"/>
          <w:szCs w:val="28"/>
          <w:lang w:val="en-US"/>
        </w:rPr>
        <w:t>REITOX</w:t>
      </w:r>
      <w:r w:rsidRPr="002646B5">
        <w:rPr>
          <w:sz w:val="28"/>
          <w:szCs w:val="28"/>
          <w:lang w:val="bg-BG"/>
        </w:rPr>
        <w:t>).</w:t>
      </w:r>
    </w:p>
    <w:p w:rsidR="00815C20" w:rsidRDefault="00815C20" w:rsidP="00BD512F">
      <w:pPr>
        <w:jc w:val="both"/>
        <w:rPr>
          <w:sz w:val="28"/>
          <w:szCs w:val="28"/>
          <w:lang w:val="bg-BG"/>
        </w:rPr>
      </w:pPr>
    </w:p>
    <w:p w:rsidR="00815C20" w:rsidRPr="00BD512F" w:rsidRDefault="00815C20" w:rsidP="00BD512F">
      <w:pPr>
        <w:pStyle w:val="BodyText2"/>
        <w:jc w:val="both"/>
        <w:rPr>
          <w:sz w:val="28"/>
          <w:szCs w:val="28"/>
          <w:u w:val="single"/>
          <w:lang w:val="bg-BG"/>
        </w:rPr>
      </w:pPr>
      <w:r w:rsidRPr="00BD512F">
        <w:rPr>
          <w:b/>
          <w:i/>
          <w:sz w:val="28"/>
          <w:szCs w:val="28"/>
          <w:u w:val="single"/>
          <w:lang w:val="bg-BG"/>
        </w:rPr>
        <w:t>Междуведомствена комисия за контрол на прекурсорите</w:t>
      </w:r>
    </w:p>
    <w:p w:rsidR="00815C20" w:rsidRPr="005D78C8" w:rsidRDefault="00815C20" w:rsidP="00FB0DB3">
      <w:pPr>
        <w:pStyle w:val="BodyText2"/>
        <w:ind w:firstLine="720"/>
        <w:jc w:val="both"/>
        <w:rPr>
          <w:sz w:val="28"/>
          <w:szCs w:val="28"/>
          <w:lang w:val="bg-BG"/>
        </w:rPr>
      </w:pPr>
      <w:r w:rsidRPr="00D3361A">
        <w:rPr>
          <w:sz w:val="28"/>
          <w:szCs w:val="28"/>
          <w:lang w:val="bg-BG"/>
        </w:rPr>
        <w:t>Междуведомствената комисия за контрол на прекурсорите</w:t>
      </w:r>
      <w:r w:rsidRPr="00BE7E00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(МККП) </w:t>
      </w:r>
      <w:r w:rsidRPr="00BE7E00">
        <w:rPr>
          <w:sz w:val="28"/>
          <w:szCs w:val="28"/>
          <w:lang w:val="bg-BG"/>
        </w:rPr>
        <w:t xml:space="preserve">е национален </w:t>
      </w:r>
      <w:r>
        <w:rPr>
          <w:sz w:val="28"/>
          <w:szCs w:val="28"/>
          <w:lang w:val="bg-BG"/>
        </w:rPr>
        <w:t xml:space="preserve">междуведомствен </w:t>
      </w:r>
      <w:r w:rsidRPr="00BE7E00">
        <w:rPr>
          <w:sz w:val="28"/>
          <w:szCs w:val="28"/>
          <w:lang w:val="bg-BG"/>
        </w:rPr>
        <w:t xml:space="preserve">компетентен орган към министъра на икономиката, енергетиката и туризма, по смисъла на </w:t>
      </w:r>
      <w:r w:rsidRPr="00BE7E00">
        <w:rPr>
          <w:rStyle w:val="newdocreference"/>
          <w:sz w:val="28"/>
          <w:szCs w:val="28"/>
          <w:lang w:val="bg-BG"/>
        </w:rPr>
        <w:t>чл. 11 от Регламент 273/2004</w:t>
      </w:r>
      <w:r w:rsidRPr="00BE7E00">
        <w:rPr>
          <w:sz w:val="28"/>
          <w:szCs w:val="28"/>
          <w:lang w:val="bg-BG"/>
        </w:rPr>
        <w:t xml:space="preserve"> и в съответствие с член 12 на Конвенцията на ООН за борба срещу незаконния трафик на упойващи и психотропни вещества от 1988 г. Председател на МККП е министърът на </w:t>
      </w:r>
      <w:r w:rsidRPr="005D78C8">
        <w:rPr>
          <w:sz w:val="28"/>
          <w:szCs w:val="28"/>
          <w:lang w:val="bg-BG"/>
        </w:rPr>
        <w:t>икономиката</w:t>
      </w:r>
      <w:r>
        <w:rPr>
          <w:sz w:val="28"/>
          <w:szCs w:val="28"/>
          <w:lang w:val="bg-BG"/>
        </w:rPr>
        <w:t xml:space="preserve"> и</w:t>
      </w:r>
      <w:r w:rsidRPr="005D78C8">
        <w:rPr>
          <w:sz w:val="28"/>
          <w:szCs w:val="28"/>
          <w:lang w:val="bg-BG"/>
        </w:rPr>
        <w:t xml:space="preserve"> енергетиката</w:t>
      </w:r>
      <w:r>
        <w:rPr>
          <w:sz w:val="28"/>
          <w:szCs w:val="28"/>
          <w:lang w:val="bg-BG"/>
        </w:rPr>
        <w:t xml:space="preserve">, </w:t>
      </w:r>
      <w:r w:rsidRPr="005D78C8">
        <w:rPr>
          <w:sz w:val="28"/>
          <w:szCs w:val="28"/>
          <w:lang w:val="bg-BG"/>
        </w:rPr>
        <w:t>а членове са представители на Министерството на здравеопазването, Министерството на икономиката</w:t>
      </w:r>
      <w:r>
        <w:rPr>
          <w:sz w:val="28"/>
          <w:szCs w:val="28"/>
          <w:lang w:val="bg-BG"/>
        </w:rPr>
        <w:t xml:space="preserve"> и</w:t>
      </w:r>
      <w:r w:rsidRPr="005D78C8">
        <w:rPr>
          <w:sz w:val="28"/>
          <w:szCs w:val="28"/>
          <w:lang w:val="bg-BG"/>
        </w:rPr>
        <w:t xml:space="preserve"> енергетиката, Агенция "Митници" към министъра на финансите, Министерството на вътрешните работи и Министерството на правосъдието</w:t>
      </w:r>
      <w:r>
        <w:rPr>
          <w:sz w:val="28"/>
          <w:szCs w:val="28"/>
          <w:lang w:val="bg-BG"/>
        </w:rPr>
        <w:t xml:space="preserve">. </w:t>
      </w:r>
      <w:r w:rsidRPr="00BE7E00">
        <w:rPr>
          <w:sz w:val="28"/>
          <w:szCs w:val="28"/>
          <w:lang w:val="bg-BG"/>
        </w:rPr>
        <w:t>Комисията осъществява контрол върху пускането на пазара, както и върху вноса и износа на прекурсори</w:t>
      </w:r>
      <w:r w:rsidRPr="005D78C8">
        <w:rPr>
          <w:sz w:val="28"/>
          <w:szCs w:val="28"/>
          <w:lang w:val="bg-BG"/>
        </w:rPr>
        <w:t xml:space="preserve">. МККП изпраща на Международния съвет за контрол на наркотиците годишен отчет във връзка с </w:t>
      </w:r>
      <w:r w:rsidRPr="005D78C8">
        <w:rPr>
          <w:rStyle w:val="newdocreference"/>
          <w:sz w:val="28"/>
          <w:szCs w:val="28"/>
          <w:lang w:val="bg-BG"/>
        </w:rPr>
        <w:t>чл. 12, т. 12</w:t>
      </w:r>
      <w:r w:rsidRPr="005D78C8">
        <w:rPr>
          <w:sz w:val="28"/>
          <w:szCs w:val="28"/>
          <w:lang w:val="bg-BG"/>
        </w:rPr>
        <w:t xml:space="preserve"> от Конвенцията на Организацията на обединените нации за борба срещу незаконния трафик на упойващи и психотропни вещества.</w:t>
      </w:r>
    </w:p>
    <w:p w:rsidR="00815C20" w:rsidRPr="00BE7E00" w:rsidRDefault="00815C20" w:rsidP="00BD512F">
      <w:pPr>
        <w:pStyle w:val="BodyText2"/>
        <w:jc w:val="both"/>
        <w:rPr>
          <w:sz w:val="28"/>
          <w:szCs w:val="28"/>
          <w:highlight w:val="yellow"/>
          <w:lang w:val="bg-BG"/>
        </w:rPr>
      </w:pPr>
    </w:p>
    <w:p w:rsidR="00815C20" w:rsidRPr="00BD512F" w:rsidRDefault="00815C20" w:rsidP="00BD512F">
      <w:pPr>
        <w:pStyle w:val="BodyText2"/>
        <w:jc w:val="both"/>
        <w:rPr>
          <w:b/>
          <w:i/>
          <w:sz w:val="28"/>
          <w:szCs w:val="28"/>
          <w:u w:val="single"/>
          <w:lang w:val="bg-BG"/>
        </w:rPr>
      </w:pPr>
      <w:r w:rsidRPr="00BD512F">
        <w:rPr>
          <w:b/>
          <w:i/>
          <w:sz w:val="28"/>
          <w:szCs w:val="28"/>
          <w:u w:val="single"/>
          <w:lang w:val="bg-BG"/>
        </w:rPr>
        <w:t>Дирекция „Регистриране, лицензиране и контрол“</w:t>
      </w:r>
      <w:r>
        <w:rPr>
          <w:b/>
          <w:i/>
          <w:sz w:val="28"/>
          <w:szCs w:val="28"/>
          <w:u w:val="single"/>
          <w:lang w:val="bg-BG"/>
        </w:rPr>
        <w:t xml:space="preserve"> </w:t>
      </w:r>
      <w:r w:rsidRPr="00BD512F">
        <w:rPr>
          <w:b/>
          <w:i/>
          <w:sz w:val="28"/>
          <w:szCs w:val="28"/>
          <w:u w:val="single"/>
          <w:lang w:val="bg-BG"/>
        </w:rPr>
        <w:t>в Министерство</w:t>
      </w:r>
      <w:r>
        <w:rPr>
          <w:b/>
          <w:i/>
          <w:sz w:val="28"/>
          <w:szCs w:val="28"/>
          <w:u w:val="single"/>
          <w:lang w:val="bg-BG"/>
        </w:rPr>
        <w:t>то</w:t>
      </w:r>
      <w:r w:rsidRPr="00BD512F">
        <w:rPr>
          <w:b/>
          <w:i/>
          <w:sz w:val="28"/>
          <w:szCs w:val="28"/>
          <w:u w:val="single"/>
          <w:lang w:val="bg-BG"/>
        </w:rPr>
        <w:t xml:space="preserve"> на икономиката и енергетиката</w:t>
      </w:r>
    </w:p>
    <w:p w:rsidR="00815C20" w:rsidRDefault="00815C20" w:rsidP="00FB0DB3">
      <w:pPr>
        <w:pStyle w:val="BodyText2"/>
        <w:ind w:firstLine="720"/>
        <w:jc w:val="both"/>
        <w:rPr>
          <w:sz w:val="28"/>
          <w:szCs w:val="28"/>
          <w:lang w:val="bg-BG"/>
        </w:rPr>
      </w:pPr>
      <w:r w:rsidRPr="00BE7E00">
        <w:rPr>
          <w:sz w:val="28"/>
          <w:szCs w:val="28"/>
          <w:lang w:val="bg-BG"/>
        </w:rPr>
        <w:t xml:space="preserve">Дирекцията подпомага работата на МККП. Експерти от дирекцията осъществяват контрол върху операторите с прекурсори на наркотични вещества, обменят информация с международни организации и с компетентните органи в други държави във връзка с международни операции за наблюдение на търговията с прекурсори, организира и присъства на унищожаване на иззети прекурсори. </w:t>
      </w:r>
    </w:p>
    <w:p w:rsidR="00815C20" w:rsidRDefault="00815C20" w:rsidP="00BD512F">
      <w:pPr>
        <w:pStyle w:val="BodyText2"/>
        <w:tabs>
          <w:tab w:val="left" w:pos="709"/>
        </w:tabs>
        <w:jc w:val="both"/>
        <w:rPr>
          <w:sz w:val="28"/>
          <w:szCs w:val="28"/>
          <w:lang w:val="bg-BG"/>
        </w:rPr>
      </w:pPr>
    </w:p>
    <w:p w:rsidR="00815C20" w:rsidRPr="00BD512F" w:rsidRDefault="00815C20" w:rsidP="00BD512F">
      <w:pPr>
        <w:pStyle w:val="BodyText2"/>
        <w:jc w:val="both"/>
        <w:rPr>
          <w:b/>
          <w:i/>
          <w:sz w:val="28"/>
          <w:szCs w:val="28"/>
          <w:u w:val="single"/>
          <w:lang w:val="bg-BG"/>
        </w:rPr>
      </w:pPr>
      <w:r w:rsidRPr="00BD512F">
        <w:rPr>
          <w:b/>
          <w:i/>
          <w:sz w:val="28"/>
          <w:szCs w:val="28"/>
          <w:u w:val="single"/>
        </w:rPr>
        <w:t>Държавна агенция „Национална сигурност"</w:t>
      </w:r>
    </w:p>
    <w:p w:rsidR="00815C20" w:rsidRPr="00BD512F" w:rsidRDefault="00815C20" w:rsidP="00FB0DB3">
      <w:pPr>
        <w:pStyle w:val="dash041d043e0440043c0430043b0435043d"/>
        <w:spacing w:before="0" w:beforeAutospacing="0" w:after="0" w:afterAutospacing="0"/>
        <w:ind w:firstLine="720"/>
        <w:jc w:val="both"/>
        <w:rPr>
          <w:sz w:val="28"/>
          <w:szCs w:val="28"/>
          <w:lang w:eastAsia="en-US"/>
        </w:rPr>
      </w:pPr>
      <w:r w:rsidRPr="00BD512F">
        <w:rPr>
          <w:sz w:val="28"/>
          <w:szCs w:val="28"/>
          <w:lang w:eastAsia="en-US"/>
        </w:rPr>
        <w:t xml:space="preserve">Държавна агенция „Национална сигурност" извършва дейности за защита на националната сигурност от посегателства, насочени срещу независимостта и суверенитета на Република България, териториалната цялост, националните интереси, установения в страната конституционен ред и основните права и свободи на гражданите, свързани с производство, съхраняване и разпространение на наркотични вещества и прекурсори, когато това поражда опасност за нормалното функциониране на държавните органи. </w:t>
      </w:r>
    </w:p>
    <w:p w:rsidR="00815C20" w:rsidRDefault="00815C20" w:rsidP="00FB0DB3">
      <w:pPr>
        <w:pStyle w:val="dash041d043e0440043c0430043b0435043d"/>
        <w:spacing w:before="0" w:beforeAutospacing="0" w:after="0" w:afterAutospacing="0"/>
        <w:ind w:firstLine="720"/>
        <w:jc w:val="both"/>
        <w:rPr>
          <w:sz w:val="28"/>
          <w:szCs w:val="28"/>
          <w:lang w:eastAsia="en-US"/>
        </w:rPr>
      </w:pPr>
      <w:r w:rsidRPr="00BD512F">
        <w:rPr>
          <w:sz w:val="28"/>
          <w:szCs w:val="28"/>
          <w:lang w:eastAsia="en-US"/>
        </w:rPr>
        <w:t>В рамките на своите правомощия Агенцията осъществява контраразузнавателна дейност за наблюдение, разкриване, противодействие, предотвратяване и пресичане на замислени, подготвяни или осъществявани посегателства, застрашаващи икономическата и финансова сигурност на държавата, в това число „пране” на значителни финансови средства, придобити от престъпления, свързани с наркотични вещества.</w:t>
      </w:r>
    </w:p>
    <w:p w:rsidR="00815C20" w:rsidRPr="00BD512F" w:rsidRDefault="00815C20" w:rsidP="00FB0DB3">
      <w:pPr>
        <w:pStyle w:val="dash041d043e0440043c0430043b0435043d"/>
        <w:spacing w:before="0" w:beforeAutospacing="0" w:after="0" w:afterAutospacing="0"/>
        <w:ind w:firstLine="720"/>
        <w:jc w:val="both"/>
        <w:rPr>
          <w:sz w:val="28"/>
          <w:szCs w:val="28"/>
          <w:lang w:eastAsia="en-US"/>
        </w:rPr>
      </w:pPr>
    </w:p>
    <w:p w:rsidR="00815C20" w:rsidRPr="00BE7E00" w:rsidRDefault="00815C20" w:rsidP="00BD512F">
      <w:pPr>
        <w:autoSpaceDE w:val="0"/>
        <w:autoSpaceDN w:val="0"/>
        <w:adjustRightInd w:val="0"/>
        <w:jc w:val="both"/>
        <w:rPr>
          <w:b/>
          <w:i/>
          <w:sz w:val="28"/>
          <w:szCs w:val="28"/>
          <w:u w:val="single"/>
          <w:lang w:val="bg-BG"/>
        </w:rPr>
      </w:pPr>
      <w:r w:rsidRPr="002646B5">
        <w:rPr>
          <w:b/>
          <w:i/>
          <w:sz w:val="28"/>
          <w:szCs w:val="28"/>
          <w:u w:val="single"/>
          <w:lang w:val="bg-BG"/>
        </w:rPr>
        <w:t>Главна дирекция "Национална полиция" на Министерство</w:t>
      </w:r>
      <w:r>
        <w:rPr>
          <w:b/>
          <w:i/>
          <w:sz w:val="28"/>
          <w:szCs w:val="28"/>
          <w:u w:val="single"/>
          <w:lang w:val="bg-BG"/>
        </w:rPr>
        <w:t>то</w:t>
      </w:r>
      <w:r w:rsidRPr="002646B5">
        <w:rPr>
          <w:b/>
          <w:i/>
          <w:sz w:val="28"/>
          <w:szCs w:val="28"/>
          <w:u w:val="single"/>
          <w:lang w:val="bg-BG"/>
        </w:rPr>
        <w:t xml:space="preserve"> на вътрешните работи </w:t>
      </w:r>
    </w:p>
    <w:p w:rsidR="00815C20" w:rsidRPr="00BD512F" w:rsidRDefault="00815C20" w:rsidP="00FB0DB3">
      <w:pPr>
        <w:ind w:firstLine="720"/>
        <w:jc w:val="both"/>
        <w:rPr>
          <w:i/>
          <w:lang w:val="bg-BG"/>
        </w:rPr>
      </w:pPr>
      <w:r w:rsidRPr="002646B5">
        <w:rPr>
          <w:sz w:val="28"/>
          <w:szCs w:val="28"/>
          <w:lang w:val="bg-BG"/>
        </w:rPr>
        <w:t>Дирекцията е национална специализирана оперативно-издирвателна, охранителна и контролна структура за превенция, предотвратяване, пресичане, разследване и разкриване на престъпления, с изключение на свързаните с организирана престъпна дейност, и за опазване на обществения ред.</w:t>
      </w:r>
    </w:p>
    <w:p w:rsidR="00815C20" w:rsidRDefault="00815C20" w:rsidP="00BD512F">
      <w:pPr>
        <w:jc w:val="both"/>
        <w:rPr>
          <w:i/>
          <w:sz w:val="28"/>
          <w:szCs w:val="28"/>
          <w:lang w:val="bg-BG"/>
        </w:rPr>
      </w:pPr>
    </w:p>
    <w:p w:rsidR="00815C20" w:rsidRPr="00BD512F" w:rsidRDefault="00815C20" w:rsidP="00FB5834">
      <w:pPr>
        <w:jc w:val="both"/>
        <w:rPr>
          <w:b/>
          <w:i/>
          <w:sz w:val="28"/>
          <w:szCs w:val="28"/>
          <w:u w:val="single"/>
          <w:lang w:val="bg-BG"/>
        </w:rPr>
      </w:pPr>
      <w:r w:rsidRPr="00BD512F">
        <w:rPr>
          <w:b/>
          <w:i/>
          <w:sz w:val="28"/>
          <w:szCs w:val="28"/>
          <w:u w:val="single"/>
          <w:lang w:val="bg-BG"/>
        </w:rPr>
        <w:t>Главна дирекция “Гранична полиция” на</w:t>
      </w:r>
      <w:r>
        <w:rPr>
          <w:b/>
          <w:i/>
          <w:sz w:val="28"/>
          <w:szCs w:val="28"/>
          <w:u w:val="single"/>
          <w:lang w:val="bg-BG"/>
        </w:rPr>
        <w:t xml:space="preserve"> </w:t>
      </w:r>
      <w:r w:rsidRPr="00BD512F">
        <w:rPr>
          <w:b/>
          <w:i/>
          <w:sz w:val="28"/>
          <w:szCs w:val="28"/>
          <w:u w:val="single"/>
          <w:lang w:val="bg-BG"/>
        </w:rPr>
        <w:t>Министерство</w:t>
      </w:r>
      <w:r>
        <w:rPr>
          <w:b/>
          <w:i/>
          <w:sz w:val="28"/>
          <w:szCs w:val="28"/>
          <w:u w:val="single"/>
          <w:lang w:val="bg-BG"/>
        </w:rPr>
        <w:t>то</w:t>
      </w:r>
      <w:r w:rsidRPr="00BD512F">
        <w:rPr>
          <w:b/>
          <w:i/>
          <w:sz w:val="28"/>
          <w:szCs w:val="28"/>
          <w:u w:val="single"/>
          <w:lang w:val="bg-BG"/>
        </w:rPr>
        <w:t xml:space="preserve"> на вътрешните работи</w:t>
      </w:r>
    </w:p>
    <w:p w:rsidR="00815C20" w:rsidRPr="00BE7E00" w:rsidRDefault="00815C20" w:rsidP="00FB5834">
      <w:pPr>
        <w:ind w:firstLine="720"/>
        <w:jc w:val="both"/>
        <w:rPr>
          <w:sz w:val="28"/>
          <w:szCs w:val="28"/>
          <w:lang w:val="bg-BG"/>
        </w:rPr>
      </w:pPr>
      <w:r w:rsidRPr="00BE7E00">
        <w:rPr>
          <w:sz w:val="28"/>
          <w:szCs w:val="28"/>
          <w:lang w:val="bg-BG"/>
        </w:rPr>
        <w:t>Дирекцията</w:t>
      </w:r>
      <w:r>
        <w:rPr>
          <w:sz w:val="28"/>
          <w:szCs w:val="28"/>
          <w:lang w:val="bg-BG"/>
        </w:rPr>
        <w:t xml:space="preserve"> </w:t>
      </w:r>
      <w:r w:rsidRPr="00BE7E00">
        <w:rPr>
          <w:sz w:val="28"/>
          <w:szCs w:val="28"/>
          <w:lang w:val="bg-BG"/>
        </w:rPr>
        <w:t>осъществява функции по охрана на държавната граница и контрол за спазване граничния режим, предотвратява, разкрива и участвува в разследването на престъпления, свързани с незаконен трафик на общоопасни средства в граничната зона, граничните контролно пропускателни пунктове, международни летища и пристанища.</w:t>
      </w:r>
    </w:p>
    <w:p w:rsidR="00815C20" w:rsidRPr="00FF5007" w:rsidRDefault="00815C20" w:rsidP="00BD512F">
      <w:pPr>
        <w:jc w:val="both"/>
        <w:rPr>
          <w:i/>
          <w:sz w:val="28"/>
          <w:szCs w:val="28"/>
          <w:lang w:val="bg-BG"/>
        </w:rPr>
      </w:pPr>
    </w:p>
    <w:p w:rsidR="00815C20" w:rsidRPr="001F7460" w:rsidRDefault="00815C20" w:rsidP="00BD512F">
      <w:pPr>
        <w:autoSpaceDE w:val="0"/>
        <w:autoSpaceDN w:val="0"/>
        <w:adjustRightInd w:val="0"/>
        <w:jc w:val="both"/>
        <w:rPr>
          <w:b/>
          <w:i/>
          <w:sz w:val="28"/>
          <w:szCs w:val="28"/>
          <w:u w:val="single"/>
          <w:lang w:val="bg-BG"/>
        </w:rPr>
      </w:pPr>
      <w:r w:rsidRPr="002646B5">
        <w:rPr>
          <w:b/>
          <w:i/>
          <w:sz w:val="28"/>
          <w:szCs w:val="28"/>
          <w:u w:val="single"/>
          <w:lang w:val="bg-BG"/>
        </w:rPr>
        <w:t>Научноизследователски институт по криминалистика и криминология при Министерство</w:t>
      </w:r>
      <w:r>
        <w:rPr>
          <w:b/>
          <w:i/>
          <w:sz w:val="28"/>
          <w:szCs w:val="28"/>
          <w:u w:val="single"/>
          <w:lang w:val="bg-BG"/>
        </w:rPr>
        <w:t>то</w:t>
      </w:r>
      <w:r w:rsidRPr="002646B5">
        <w:rPr>
          <w:b/>
          <w:i/>
          <w:sz w:val="28"/>
          <w:szCs w:val="28"/>
          <w:u w:val="single"/>
          <w:lang w:val="bg-BG"/>
        </w:rPr>
        <w:t xml:space="preserve"> на вътрешните работи:</w:t>
      </w:r>
    </w:p>
    <w:p w:rsidR="00815C20" w:rsidRPr="00440127" w:rsidRDefault="00815C20" w:rsidP="00FB0DB3">
      <w:pPr>
        <w:ind w:firstLine="720"/>
        <w:jc w:val="both"/>
        <w:rPr>
          <w:sz w:val="28"/>
          <w:szCs w:val="28"/>
        </w:rPr>
      </w:pPr>
      <w:r w:rsidRPr="00440127">
        <w:rPr>
          <w:sz w:val="28"/>
          <w:szCs w:val="28"/>
        </w:rPr>
        <w:t>Научноизследователският институт по криминалистика и криминология</w:t>
      </w:r>
      <w:r>
        <w:rPr>
          <w:sz w:val="28"/>
          <w:szCs w:val="28"/>
          <w:lang w:val="bg-BG"/>
        </w:rPr>
        <w:t xml:space="preserve"> </w:t>
      </w:r>
      <w:r w:rsidRPr="00440127">
        <w:rPr>
          <w:sz w:val="28"/>
          <w:szCs w:val="28"/>
        </w:rPr>
        <w:t>извършва експертно-криминалистична дейност и научни изследвания в областта на криминалистиката и к</w:t>
      </w:r>
      <w:r>
        <w:rPr>
          <w:sz w:val="28"/>
          <w:szCs w:val="28"/>
          <w:lang w:val="bg-BG"/>
        </w:rPr>
        <w:t>р</w:t>
      </w:r>
      <w:r w:rsidRPr="00440127">
        <w:rPr>
          <w:sz w:val="28"/>
          <w:szCs w:val="28"/>
        </w:rPr>
        <w:t>иминологията. Състои се от два отдела:</w:t>
      </w:r>
    </w:p>
    <w:p w:rsidR="00815C20" w:rsidRPr="00FB0DB3" w:rsidRDefault="00815C20" w:rsidP="00FB0DB3">
      <w:pPr>
        <w:numPr>
          <w:ilvl w:val="0"/>
          <w:numId w:val="37"/>
        </w:numPr>
        <w:tabs>
          <w:tab w:val="clear" w:pos="785"/>
          <w:tab w:val="num" w:pos="0"/>
        </w:tabs>
        <w:ind w:left="0" w:firstLine="425"/>
        <w:jc w:val="both"/>
        <w:rPr>
          <w:sz w:val="28"/>
          <w:szCs w:val="28"/>
        </w:rPr>
      </w:pPr>
      <w:r w:rsidRPr="00440127">
        <w:rPr>
          <w:sz w:val="28"/>
          <w:szCs w:val="28"/>
        </w:rPr>
        <w:t>Център за полицейски изследвания, който изготвя препоръки, методики и указания и изследва състоянието и тенденциите на организираната престъпност;</w:t>
      </w:r>
    </w:p>
    <w:p w:rsidR="00815C20" w:rsidRPr="00FB0DB3" w:rsidRDefault="00815C20" w:rsidP="00440127">
      <w:pPr>
        <w:numPr>
          <w:ilvl w:val="0"/>
          <w:numId w:val="37"/>
        </w:numPr>
        <w:tabs>
          <w:tab w:val="clear" w:pos="785"/>
          <w:tab w:val="num" w:pos="0"/>
        </w:tabs>
        <w:ind w:left="0" w:firstLine="425"/>
        <w:jc w:val="both"/>
        <w:rPr>
          <w:sz w:val="28"/>
          <w:szCs w:val="28"/>
        </w:rPr>
      </w:pPr>
      <w:r w:rsidRPr="00FB0DB3">
        <w:rPr>
          <w:sz w:val="28"/>
          <w:szCs w:val="28"/>
        </w:rPr>
        <w:t>Център за експертни криминалистически изследвания и изпитвания, към който е и сектор "Наркотици". В този сектор се извършват анализи на всички видове наркотични вещества и прекурсори, иззети от цялата страна, преди и след образуване на наказателното производство. Секторът отговаря и за методическото ръководство на още 16 регионални лаборатории в Областните дирекции на МВР, в които се извършват анализи само на ограничени видове наркотични вещества</w:t>
      </w:r>
      <w:r w:rsidRPr="00440127">
        <w:t>.</w:t>
      </w:r>
    </w:p>
    <w:p w:rsidR="00815C20" w:rsidRPr="00BE7E00" w:rsidRDefault="00815C20" w:rsidP="00BD512F">
      <w:pPr>
        <w:jc w:val="both"/>
        <w:rPr>
          <w:sz w:val="28"/>
          <w:szCs w:val="28"/>
          <w:lang w:val="bg-BG"/>
        </w:rPr>
      </w:pPr>
    </w:p>
    <w:p w:rsidR="00815C20" w:rsidRPr="00BD512F" w:rsidRDefault="00815C20" w:rsidP="00BD512F">
      <w:pPr>
        <w:jc w:val="both"/>
        <w:rPr>
          <w:i/>
          <w:sz w:val="28"/>
          <w:szCs w:val="28"/>
          <w:u w:val="single"/>
          <w:lang w:val="bg-BG"/>
        </w:rPr>
      </w:pPr>
      <w:r w:rsidRPr="00BD512F">
        <w:rPr>
          <w:b/>
          <w:i/>
          <w:sz w:val="28"/>
          <w:szCs w:val="28"/>
          <w:u w:val="single"/>
          <w:lang w:val="bg-BG"/>
        </w:rPr>
        <w:t>Агенция ”Митници”към Министъра на финансите</w:t>
      </w:r>
    </w:p>
    <w:p w:rsidR="00815C20" w:rsidRDefault="00815C20" w:rsidP="00FB0DB3">
      <w:pPr>
        <w:ind w:firstLine="720"/>
        <w:jc w:val="both"/>
        <w:rPr>
          <w:sz w:val="28"/>
          <w:szCs w:val="28"/>
          <w:lang w:val="bg-BG"/>
        </w:rPr>
      </w:pPr>
      <w:r w:rsidRPr="00BE7E00">
        <w:rPr>
          <w:sz w:val="28"/>
          <w:szCs w:val="28"/>
          <w:lang w:val="bg-BG"/>
        </w:rPr>
        <w:t xml:space="preserve">Митническите органи </w:t>
      </w:r>
      <w:r w:rsidRPr="002646B5">
        <w:rPr>
          <w:sz w:val="28"/>
          <w:szCs w:val="28"/>
          <w:lang w:val="bg-BG"/>
        </w:rPr>
        <w:t>организира</w:t>
      </w:r>
      <w:r w:rsidRPr="00BE7E00">
        <w:rPr>
          <w:sz w:val="28"/>
          <w:szCs w:val="28"/>
          <w:lang w:val="bg-BG"/>
        </w:rPr>
        <w:t>т</w:t>
      </w:r>
      <w:r w:rsidRPr="002646B5">
        <w:rPr>
          <w:sz w:val="28"/>
          <w:szCs w:val="28"/>
          <w:lang w:val="bg-BG"/>
        </w:rPr>
        <w:t xml:space="preserve"> и осъществява</w:t>
      </w:r>
      <w:r w:rsidRPr="00BE7E00">
        <w:rPr>
          <w:sz w:val="28"/>
          <w:szCs w:val="28"/>
          <w:lang w:val="bg-BG"/>
        </w:rPr>
        <w:t>т</w:t>
      </w:r>
      <w:r w:rsidRPr="002646B5">
        <w:rPr>
          <w:sz w:val="28"/>
          <w:szCs w:val="28"/>
          <w:lang w:val="bg-BG"/>
        </w:rPr>
        <w:t xml:space="preserve"> дейността за предотвратяване и разкриване на незаконния трафик на наркотични вещества и прекурсори</w:t>
      </w:r>
      <w:r w:rsidRPr="00BE7E00">
        <w:rPr>
          <w:rFonts w:ascii="Verdana" w:hAnsi="Verdana"/>
          <w:sz w:val="28"/>
          <w:szCs w:val="28"/>
          <w:lang w:val="bg-BG"/>
        </w:rPr>
        <w:t>.</w:t>
      </w:r>
      <w:r w:rsidRPr="00BE7E00">
        <w:rPr>
          <w:sz w:val="28"/>
          <w:szCs w:val="28"/>
          <w:lang w:val="bg-BG"/>
        </w:rPr>
        <w:t xml:space="preserve"> На централно ниво в Агенцията е създаден </w:t>
      </w:r>
      <w:r>
        <w:rPr>
          <w:sz w:val="28"/>
          <w:szCs w:val="28"/>
          <w:lang w:val="bg-BG"/>
        </w:rPr>
        <w:t xml:space="preserve">отдел </w:t>
      </w:r>
      <w:r w:rsidRPr="00BE7E00">
        <w:rPr>
          <w:b/>
          <w:i/>
          <w:sz w:val="28"/>
          <w:szCs w:val="28"/>
          <w:lang w:val="bg-BG"/>
        </w:rPr>
        <w:t>„</w:t>
      </w:r>
      <w:r w:rsidRPr="00BE7E00">
        <w:rPr>
          <w:sz w:val="28"/>
          <w:szCs w:val="28"/>
          <w:lang w:val="bg-BG"/>
        </w:rPr>
        <w:t>Наркотици, оръжи</w:t>
      </w:r>
      <w:r>
        <w:rPr>
          <w:sz w:val="28"/>
          <w:szCs w:val="28"/>
          <w:lang w:val="bg-BG"/>
        </w:rPr>
        <w:t>я</w:t>
      </w:r>
      <w:r w:rsidRPr="00BE7E00">
        <w:rPr>
          <w:sz w:val="28"/>
          <w:szCs w:val="28"/>
          <w:lang w:val="bg-BG"/>
        </w:rPr>
        <w:t xml:space="preserve"> и прекурсори</w:t>
      </w:r>
      <w:r w:rsidRPr="00BE7E00">
        <w:rPr>
          <w:b/>
          <w:i/>
          <w:sz w:val="28"/>
          <w:szCs w:val="28"/>
          <w:lang w:val="bg-BG"/>
        </w:rPr>
        <w:t>”</w:t>
      </w:r>
      <w:r w:rsidRPr="00BE7E00">
        <w:rPr>
          <w:sz w:val="28"/>
          <w:szCs w:val="28"/>
          <w:lang w:val="bg-BG"/>
        </w:rPr>
        <w:t xml:space="preserve">. На териториално ниво в митниците в страната действат </w:t>
      </w:r>
      <w:r w:rsidRPr="00BE7E00">
        <w:rPr>
          <w:sz w:val="28"/>
          <w:szCs w:val="28"/>
          <w:lang w:val="ru-RU"/>
        </w:rPr>
        <w:t>специализирани звена за граничен/оперативен контрол и борба с наркотрафик</w:t>
      </w:r>
      <w:r>
        <w:rPr>
          <w:sz w:val="28"/>
          <w:szCs w:val="28"/>
          <w:lang w:val="ru-RU"/>
        </w:rPr>
        <w:t>а</w:t>
      </w:r>
      <w:r w:rsidRPr="00BE7E00">
        <w:rPr>
          <w:sz w:val="28"/>
          <w:szCs w:val="28"/>
          <w:lang w:val="bg-BG"/>
        </w:rPr>
        <w:t>.</w:t>
      </w:r>
    </w:p>
    <w:p w:rsidR="00815C20" w:rsidRPr="00BE7E00" w:rsidRDefault="00815C20" w:rsidP="00FB0DB3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Централната митническа лаборатория в Централното митническо управление е сертифицирана да извършва експертни изследвания на задържани от митническите органи наркотични вещества.</w:t>
      </w:r>
    </w:p>
    <w:p w:rsidR="00815C20" w:rsidRDefault="00815C20" w:rsidP="0080459A">
      <w:pPr>
        <w:ind w:firstLine="720"/>
        <w:jc w:val="both"/>
        <w:rPr>
          <w:sz w:val="28"/>
          <w:szCs w:val="28"/>
          <w:lang w:val="ru-RU"/>
        </w:rPr>
      </w:pPr>
    </w:p>
    <w:p w:rsidR="00815C20" w:rsidRPr="0080459A" w:rsidRDefault="00815C20" w:rsidP="0080459A">
      <w:pPr>
        <w:shd w:val="clear" w:color="auto" w:fill="FFFFFF"/>
        <w:jc w:val="both"/>
        <w:rPr>
          <w:b/>
          <w:i/>
          <w:color w:val="000000"/>
          <w:sz w:val="28"/>
          <w:szCs w:val="28"/>
          <w:u w:val="single"/>
        </w:rPr>
      </w:pPr>
      <w:r w:rsidRPr="0080459A">
        <w:rPr>
          <w:b/>
          <w:i/>
          <w:color w:val="000000"/>
          <w:sz w:val="28"/>
          <w:szCs w:val="28"/>
          <w:u w:val="single"/>
        </w:rPr>
        <w:t>Държавна агенция за закрила на детето</w:t>
      </w:r>
    </w:p>
    <w:p w:rsidR="00815C20" w:rsidRPr="0080459A" w:rsidRDefault="00815C20" w:rsidP="0080459A">
      <w:pPr>
        <w:shd w:val="clear" w:color="auto" w:fill="FFFFFF"/>
        <w:ind w:firstLine="720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Агенцията е с</w:t>
      </w:r>
      <w:r w:rsidRPr="0080459A">
        <w:rPr>
          <w:color w:val="000000"/>
          <w:sz w:val="28"/>
          <w:szCs w:val="28"/>
        </w:rPr>
        <w:t>пециализиран орган на Министерския съвет за ръководство, координиране и контрол за осъществяване на държавната политика по</w:t>
      </w:r>
      <w:r>
        <w:rPr>
          <w:color w:val="000000"/>
          <w:sz w:val="28"/>
          <w:szCs w:val="28"/>
          <w:lang w:val="bg-BG"/>
        </w:rPr>
        <w:t xml:space="preserve"> </w:t>
      </w:r>
      <w:r w:rsidRPr="0080459A">
        <w:rPr>
          <w:color w:val="000000"/>
          <w:sz w:val="28"/>
          <w:szCs w:val="28"/>
        </w:rPr>
        <w:t>дейности за закрила на детето в Република България.</w:t>
      </w:r>
    </w:p>
    <w:p w:rsidR="00815C20" w:rsidRPr="00BE7E00" w:rsidRDefault="00815C20" w:rsidP="00BD512F">
      <w:pPr>
        <w:jc w:val="both"/>
        <w:rPr>
          <w:sz w:val="28"/>
          <w:szCs w:val="28"/>
          <w:lang w:val="ru-RU"/>
        </w:rPr>
      </w:pPr>
    </w:p>
    <w:p w:rsidR="00815C20" w:rsidRPr="00BD512F" w:rsidRDefault="00815C20" w:rsidP="00BD512F">
      <w:pPr>
        <w:pStyle w:val="BodyTextIndent"/>
        <w:rPr>
          <w:b/>
          <w:i/>
          <w:sz w:val="28"/>
          <w:szCs w:val="28"/>
          <w:u w:val="single"/>
          <w:lang w:val="ru-RU"/>
        </w:rPr>
      </w:pPr>
      <w:r w:rsidRPr="00BD512F">
        <w:rPr>
          <w:sz w:val="28"/>
          <w:szCs w:val="28"/>
          <w:u w:val="single"/>
        </w:rPr>
        <w:t>Дирекция „Растениевъдство” в Министерство</w:t>
      </w:r>
      <w:r>
        <w:rPr>
          <w:sz w:val="28"/>
          <w:szCs w:val="28"/>
          <w:u w:val="single"/>
        </w:rPr>
        <w:t>то</w:t>
      </w:r>
      <w:r w:rsidRPr="00BD512F">
        <w:rPr>
          <w:sz w:val="28"/>
          <w:szCs w:val="28"/>
          <w:u w:val="single"/>
        </w:rPr>
        <w:t xml:space="preserve"> на земеделието и храните</w:t>
      </w:r>
    </w:p>
    <w:p w:rsidR="00815C20" w:rsidRPr="00321151" w:rsidRDefault="00815C20" w:rsidP="00FB0DB3">
      <w:pPr>
        <w:ind w:firstLine="720"/>
        <w:jc w:val="both"/>
        <w:rPr>
          <w:sz w:val="28"/>
          <w:szCs w:val="28"/>
          <w:lang w:val="bg-BG"/>
        </w:rPr>
      </w:pPr>
      <w:r w:rsidRPr="00321151">
        <w:rPr>
          <w:sz w:val="28"/>
          <w:szCs w:val="28"/>
          <w:lang w:val="ru-RU"/>
        </w:rPr>
        <w:t xml:space="preserve">Дирекцията </w:t>
      </w:r>
      <w:r w:rsidRPr="002646B5">
        <w:rPr>
          <w:sz w:val="28"/>
          <w:szCs w:val="28"/>
          <w:lang w:val="ru-RU"/>
        </w:rPr>
        <w:t>издава разрешения за отглеждане, семепроизводство, внос и износ на растения и семена от рода на конопа (канабис) със съдържание под 0,2 тегловни процента на тетрахидроканабинол и лицензии на вносители за внос на семена от коноп, непредназначени за посев. Дирекцията поддържа информация в електронен вид за издадените разрешения и лицензии.Синхронизира националното с европейското законодателство относно критериите за допустимост и задълженията за нотификация на сортовете коноп със съдържание на тетрахидроканабинол, ненадвишаващо 0,2 тегловни процента.</w:t>
      </w:r>
    </w:p>
    <w:p w:rsidR="00815C20" w:rsidRDefault="00815C20" w:rsidP="00683FC9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Pr="00683FC9" w:rsidRDefault="00815C20" w:rsidP="00683FC9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683FC9">
        <w:rPr>
          <w:color w:val="000000"/>
          <w:sz w:val="28"/>
          <w:szCs w:val="28"/>
          <w:lang w:val="bg-BG"/>
        </w:rPr>
        <w:t>За изпълнение на националната политиката по наркотиците на местно ниво, са създадени</w:t>
      </w:r>
      <w:r>
        <w:rPr>
          <w:color w:val="000000"/>
          <w:sz w:val="28"/>
          <w:szCs w:val="28"/>
          <w:lang w:val="bg-BG"/>
        </w:rPr>
        <w:t xml:space="preserve"> </w:t>
      </w:r>
      <w:r w:rsidRPr="00683FC9">
        <w:rPr>
          <w:b/>
          <w:i/>
          <w:color w:val="000000"/>
          <w:sz w:val="28"/>
          <w:szCs w:val="28"/>
          <w:lang w:val="bg-BG"/>
        </w:rPr>
        <w:t>Общински съвети по наркотичните вещества</w:t>
      </w:r>
      <w:r w:rsidRPr="00683FC9">
        <w:rPr>
          <w:color w:val="000000"/>
          <w:sz w:val="28"/>
          <w:szCs w:val="28"/>
          <w:lang w:val="bg-BG"/>
        </w:rPr>
        <w:t>. В състава им са включени представители на всички институции и организации на общинско ниво, ангажирани в борбата с наркотиците.</w:t>
      </w:r>
    </w:p>
    <w:p w:rsidR="00815C20" w:rsidRDefault="00815C20" w:rsidP="00683FC9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683FC9">
        <w:rPr>
          <w:color w:val="000000"/>
          <w:sz w:val="28"/>
          <w:szCs w:val="28"/>
          <w:lang w:val="bg-BG"/>
        </w:rPr>
        <w:t>Към общинските съвети са изградени Превантивни информационни центрове, като функционален елемент на съветите, за осъществяване на превантивни дейности, събиране и разпространение на информация на местно ниво.</w:t>
      </w:r>
    </w:p>
    <w:p w:rsidR="00815C20" w:rsidRPr="00683FC9" w:rsidRDefault="00815C20" w:rsidP="00683FC9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Pr="00683FC9" w:rsidRDefault="00815C20" w:rsidP="00683FC9">
      <w:pPr>
        <w:pStyle w:val="BodyText2"/>
        <w:ind w:firstLine="720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3. </w:t>
      </w:r>
      <w:r w:rsidRPr="00683FC9">
        <w:rPr>
          <w:color w:val="000000"/>
          <w:sz w:val="28"/>
          <w:szCs w:val="28"/>
          <w:lang w:val="bg-BG"/>
        </w:rPr>
        <w:t xml:space="preserve">Партньори по изпълнението – държавни и общински </w:t>
      </w:r>
      <w:r w:rsidRPr="00683FC9">
        <w:rPr>
          <w:color w:val="000000"/>
          <w:sz w:val="28"/>
          <w:szCs w:val="28"/>
          <w:lang w:val="ru-RU"/>
        </w:rPr>
        <w:t>институции,</w:t>
      </w:r>
      <w:r>
        <w:rPr>
          <w:color w:val="000000"/>
          <w:sz w:val="28"/>
          <w:szCs w:val="28"/>
          <w:lang w:val="ru-RU"/>
        </w:rPr>
        <w:t xml:space="preserve"> </w:t>
      </w:r>
      <w:r w:rsidRPr="00683FC9">
        <w:rPr>
          <w:color w:val="000000"/>
          <w:sz w:val="28"/>
          <w:szCs w:val="28"/>
          <w:lang w:val="bg-BG"/>
        </w:rPr>
        <w:t>пр</w:t>
      </w:r>
      <w:r>
        <w:rPr>
          <w:color w:val="000000"/>
          <w:sz w:val="28"/>
          <w:szCs w:val="28"/>
          <w:lang w:val="bg-BG"/>
        </w:rPr>
        <w:t xml:space="preserve">едставители на частния сектор, </w:t>
      </w:r>
      <w:r w:rsidRPr="00683FC9">
        <w:rPr>
          <w:color w:val="000000"/>
          <w:sz w:val="28"/>
          <w:szCs w:val="28"/>
          <w:lang w:val="bg-BG"/>
        </w:rPr>
        <w:t>структури на гражданското общество,</w:t>
      </w:r>
      <w:r>
        <w:rPr>
          <w:color w:val="000000"/>
          <w:sz w:val="28"/>
          <w:szCs w:val="28"/>
          <w:lang w:val="bg-BG"/>
        </w:rPr>
        <w:t xml:space="preserve"> </w:t>
      </w:r>
      <w:r w:rsidRPr="00683FC9">
        <w:rPr>
          <w:color w:val="000000"/>
          <w:sz w:val="28"/>
          <w:szCs w:val="28"/>
          <w:lang w:val="bg-BG"/>
        </w:rPr>
        <w:t>медии.</w:t>
      </w:r>
    </w:p>
    <w:p w:rsidR="00815C20" w:rsidRPr="00683FC9" w:rsidRDefault="00815C20" w:rsidP="00683FC9">
      <w:pPr>
        <w:pStyle w:val="BodyText2"/>
        <w:ind w:firstLine="720"/>
        <w:jc w:val="both"/>
        <w:rPr>
          <w:color w:val="000000"/>
          <w:sz w:val="28"/>
          <w:szCs w:val="28"/>
          <w:lang w:val="bg-BG"/>
        </w:rPr>
      </w:pPr>
      <w:r w:rsidRPr="00683FC9">
        <w:rPr>
          <w:color w:val="000000"/>
          <w:sz w:val="28"/>
          <w:szCs w:val="28"/>
          <w:lang w:val="ru-RU"/>
        </w:rPr>
        <w:t>Овладяването на проблема с наркотицит</w:t>
      </w:r>
      <w:r>
        <w:rPr>
          <w:color w:val="000000"/>
          <w:sz w:val="28"/>
          <w:szCs w:val="28"/>
          <w:lang w:val="ru-RU"/>
        </w:rPr>
        <w:t>е изисква обединените усилия на</w:t>
      </w:r>
      <w:r w:rsidRPr="00683FC9">
        <w:rPr>
          <w:color w:val="000000"/>
          <w:sz w:val="28"/>
          <w:szCs w:val="28"/>
          <w:lang w:val="bg-BG"/>
        </w:rPr>
        <w:t xml:space="preserve"> държавни и общински </w:t>
      </w:r>
      <w:r w:rsidRPr="00683FC9">
        <w:rPr>
          <w:color w:val="000000"/>
          <w:sz w:val="28"/>
          <w:szCs w:val="28"/>
          <w:lang w:val="ru-RU"/>
        </w:rPr>
        <w:t xml:space="preserve">институции, </w:t>
      </w:r>
      <w:r w:rsidRPr="00683FC9">
        <w:rPr>
          <w:color w:val="000000"/>
          <w:sz w:val="28"/>
          <w:szCs w:val="28"/>
          <w:lang w:val="bg-BG"/>
        </w:rPr>
        <w:t>представители на частния сектор и структури на гражданското общество.</w:t>
      </w:r>
      <w:r w:rsidRPr="00683FC9">
        <w:rPr>
          <w:b/>
          <w:i/>
          <w:color w:val="000000"/>
          <w:sz w:val="28"/>
          <w:szCs w:val="28"/>
          <w:lang w:val="ru-RU"/>
        </w:rPr>
        <w:t xml:space="preserve"> </w:t>
      </w:r>
    </w:p>
    <w:p w:rsidR="00815C20" w:rsidRPr="00683FC9" w:rsidRDefault="00815C20" w:rsidP="00683FC9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683FC9">
        <w:rPr>
          <w:color w:val="000000"/>
          <w:sz w:val="28"/>
          <w:szCs w:val="28"/>
          <w:lang w:val="bg-BG"/>
        </w:rPr>
        <w:t>Ефективното сътрудничество с гражданското общество се осъществява чрез участие на неправителственит</w:t>
      </w:r>
      <w:r>
        <w:rPr>
          <w:color w:val="000000"/>
          <w:sz w:val="28"/>
          <w:szCs w:val="28"/>
          <w:lang w:val="bg-BG"/>
        </w:rPr>
        <w:t xml:space="preserve">е и съсловните организации в </w:t>
      </w:r>
      <w:r w:rsidRPr="00683FC9">
        <w:rPr>
          <w:color w:val="000000"/>
          <w:sz w:val="28"/>
          <w:szCs w:val="28"/>
          <w:lang w:val="bg-BG"/>
        </w:rPr>
        <w:t>експертни и работни групи по проблемите, свързани с наркотиците. Неправителствените и съсловни организации подпомагат държавната администрация във формулирането на приоритетите и политиките в областта на борбата с наркотиците, но преди всичко работят по конкретни проекти в областта на превенцията, събиране на информация и предоставяне на здравни, лечебни  и социални  услуги.</w:t>
      </w:r>
    </w:p>
    <w:p w:rsidR="00815C20" w:rsidRPr="00683FC9" w:rsidRDefault="00815C20" w:rsidP="00683FC9">
      <w:pPr>
        <w:ind w:firstLine="720"/>
        <w:jc w:val="both"/>
        <w:rPr>
          <w:b/>
          <w:i/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Неправителствените организации</w:t>
      </w:r>
      <w:r w:rsidRPr="00683FC9">
        <w:rPr>
          <w:color w:val="000000"/>
          <w:sz w:val="28"/>
          <w:szCs w:val="28"/>
          <w:lang w:val="bg-BG"/>
        </w:rPr>
        <w:t xml:space="preserve"> осъществяват дейности в областта на защита правата на пациентите, граждански контро</w:t>
      </w:r>
      <w:r>
        <w:rPr>
          <w:color w:val="000000"/>
          <w:sz w:val="28"/>
          <w:szCs w:val="28"/>
          <w:lang w:val="bg-BG"/>
        </w:rPr>
        <w:t>л</w:t>
      </w:r>
      <w:r w:rsidRPr="00683FC9">
        <w:rPr>
          <w:color w:val="000000"/>
          <w:sz w:val="28"/>
          <w:szCs w:val="28"/>
          <w:lang w:val="bg-BG"/>
        </w:rPr>
        <w:t xml:space="preserve"> и мониторинг на дейностите по изпълнение на стратегията.</w:t>
      </w:r>
    </w:p>
    <w:p w:rsidR="00815C20" w:rsidRDefault="00815C20" w:rsidP="00683FC9">
      <w:pPr>
        <w:ind w:firstLine="720"/>
        <w:jc w:val="both"/>
        <w:rPr>
          <w:color w:val="000000"/>
          <w:lang w:val="bg-BG"/>
        </w:rPr>
      </w:pPr>
      <w:r w:rsidRPr="00683FC9">
        <w:rPr>
          <w:color w:val="000000"/>
          <w:sz w:val="28"/>
          <w:szCs w:val="28"/>
          <w:lang w:val="bg-BG"/>
        </w:rPr>
        <w:t xml:space="preserve">Сътрудничеството с медиите е </w:t>
      </w:r>
      <w:r>
        <w:rPr>
          <w:color w:val="000000"/>
          <w:sz w:val="28"/>
          <w:szCs w:val="28"/>
          <w:lang w:val="bg-BG"/>
        </w:rPr>
        <w:t>необходимо</w:t>
      </w:r>
      <w:r w:rsidRPr="00683FC9">
        <w:rPr>
          <w:color w:val="000000"/>
          <w:sz w:val="28"/>
          <w:szCs w:val="28"/>
          <w:lang w:val="bg-BG"/>
        </w:rPr>
        <w:t xml:space="preserve"> за популяризиране и ефективна информираност на обществото по проблемите на наркоманиите</w:t>
      </w:r>
      <w:r>
        <w:rPr>
          <w:color w:val="000000"/>
          <w:lang w:val="bg-BG"/>
        </w:rPr>
        <w:t>.</w:t>
      </w:r>
    </w:p>
    <w:p w:rsidR="00815C20" w:rsidRPr="00683FC9" w:rsidRDefault="00815C20" w:rsidP="00683FC9">
      <w:pPr>
        <w:ind w:firstLine="720"/>
        <w:jc w:val="both"/>
        <w:rPr>
          <w:color w:val="000000"/>
          <w:lang w:val="bg-BG"/>
        </w:rPr>
      </w:pPr>
    </w:p>
    <w:p w:rsidR="00815C20" w:rsidRDefault="00815C20" w:rsidP="00683FC9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683FC9">
        <w:rPr>
          <w:color w:val="000000"/>
          <w:sz w:val="28"/>
          <w:szCs w:val="28"/>
          <w:lang w:val="bg-BG"/>
        </w:rPr>
        <w:t xml:space="preserve">4. Финансиране на дейностите и контрол на разходите </w:t>
      </w:r>
    </w:p>
    <w:p w:rsidR="00815C20" w:rsidRDefault="00815C20" w:rsidP="00683FC9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683FC9">
        <w:rPr>
          <w:color w:val="000000"/>
          <w:sz w:val="28"/>
          <w:szCs w:val="28"/>
          <w:lang w:val="bg-BG"/>
        </w:rPr>
        <w:t xml:space="preserve">Изпълнението на Плана за действие към Националната стратегия за борба с наркотиците </w:t>
      </w:r>
      <w:r>
        <w:rPr>
          <w:color w:val="000000"/>
          <w:sz w:val="28"/>
          <w:szCs w:val="28"/>
          <w:lang w:val="bg-BG"/>
        </w:rPr>
        <w:t>(съгласно приложение № 1) се финансира от държавния бюджет</w:t>
      </w:r>
      <w:r w:rsidRPr="00683FC9">
        <w:rPr>
          <w:color w:val="000000"/>
          <w:sz w:val="28"/>
          <w:szCs w:val="28"/>
          <w:lang w:val="bg-BG"/>
        </w:rPr>
        <w:t xml:space="preserve"> в рамките на бюджетите на институциите, от общинските бюджети, за сметка на местни приходи и от програми</w:t>
      </w:r>
      <w:r>
        <w:rPr>
          <w:color w:val="000000"/>
          <w:sz w:val="28"/>
          <w:szCs w:val="28"/>
          <w:lang w:val="bg-BG"/>
        </w:rPr>
        <w:t xml:space="preserve"> (Финансов план – приложение № 2)</w:t>
      </w:r>
      <w:r w:rsidRPr="00683FC9">
        <w:rPr>
          <w:color w:val="000000"/>
          <w:sz w:val="28"/>
          <w:szCs w:val="28"/>
          <w:lang w:val="bg-BG"/>
        </w:rPr>
        <w:t>.</w:t>
      </w:r>
    </w:p>
    <w:p w:rsidR="00815C20" w:rsidRPr="00683FC9" w:rsidRDefault="00815C20" w:rsidP="00683FC9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:rsidR="00815C20" w:rsidRDefault="00815C20" w:rsidP="00683FC9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683FC9">
        <w:rPr>
          <w:color w:val="000000"/>
          <w:sz w:val="28"/>
          <w:szCs w:val="28"/>
          <w:lang w:val="bg-BG"/>
        </w:rPr>
        <w:t xml:space="preserve">5. Мониторинг и оценка </w:t>
      </w:r>
    </w:p>
    <w:p w:rsidR="00815C20" w:rsidRDefault="00815C20" w:rsidP="00683FC9">
      <w:pPr>
        <w:ind w:firstLine="720"/>
        <w:jc w:val="both"/>
        <w:rPr>
          <w:color w:val="000000"/>
          <w:sz w:val="28"/>
          <w:szCs w:val="28"/>
          <w:lang w:val="bg-BG"/>
        </w:rPr>
      </w:pPr>
      <w:r w:rsidRPr="00683FC9">
        <w:rPr>
          <w:color w:val="000000"/>
          <w:sz w:val="28"/>
          <w:szCs w:val="28"/>
          <w:lang w:val="bg-BG"/>
        </w:rPr>
        <w:t xml:space="preserve">Председателят на НСНВ отговаря за координиране изпълнението на </w:t>
      </w:r>
      <w:r>
        <w:rPr>
          <w:color w:val="000000"/>
          <w:sz w:val="28"/>
          <w:szCs w:val="28"/>
          <w:lang w:val="bg-BG"/>
        </w:rPr>
        <w:t>стратегическите задачи.</w:t>
      </w:r>
      <w:r w:rsidRPr="00683FC9">
        <w:rPr>
          <w:color w:val="000000"/>
          <w:sz w:val="28"/>
          <w:szCs w:val="28"/>
          <w:lang w:val="bg-BG"/>
        </w:rPr>
        <w:t xml:space="preserve"> Мониторингът на стратегията се осъществя</w:t>
      </w:r>
      <w:r>
        <w:rPr>
          <w:color w:val="000000"/>
          <w:sz w:val="28"/>
          <w:szCs w:val="28"/>
          <w:lang w:val="bg-BG"/>
        </w:rPr>
        <w:t xml:space="preserve">ва от междуведомствена работна </w:t>
      </w:r>
      <w:r w:rsidRPr="00683FC9">
        <w:rPr>
          <w:color w:val="000000"/>
          <w:sz w:val="28"/>
          <w:szCs w:val="28"/>
          <w:lang w:val="bg-BG"/>
        </w:rPr>
        <w:t>група. Междуведомствената работна група изготвя ежегоден доклад на базата на ежегоден отчет на всички институции и ведомства, ангажирани с изпълнението на План</w:t>
      </w:r>
      <w:r>
        <w:rPr>
          <w:color w:val="000000"/>
          <w:sz w:val="28"/>
          <w:szCs w:val="28"/>
          <w:lang w:val="bg-BG"/>
        </w:rPr>
        <w:t>а</w:t>
      </w:r>
      <w:r w:rsidRPr="00683FC9">
        <w:rPr>
          <w:color w:val="000000"/>
          <w:sz w:val="28"/>
          <w:szCs w:val="28"/>
          <w:lang w:val="bg-BG"/>
        </w:rPr>
        <w:t xml:space="preserve"> з</w:t>
      </w:r>
      <w:r>
        <w:rPr>
          <w:color w:val="000000"/>
          <w:sz w:val="28"/>
          <w:szCs w:val="28"/>
          <w:lang w:val="bg-BG"/>
        </w:rPr>
        <w:t>а действие, който се приема от НСНВ</w:t>
      </w:r>
      <w:r w:rsidRPr="00683FC9">
        <w:rPr>
          <w:color w:val="000000"/>
          <w:sz w:val="28"/>
          <w:szCs w:val="28"/>
          <w:lang w:val="bg-BG"/>
        </w:rPr>
        <w:t xml:space="preserve">. </w:t>
      </w:r>
    </w:p>
    <w:p w:rsidR="00815C20" w:rsidRPr="00683FC9" w:rsidRDefault="00815C20" w:rsidP="00683FC9">
      <w:pPr>
        <w:ind w:firstLine="720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След</w:t>
      </w:r>
      <w:r w:rsidRPr="00683FC9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>изтичане срока</w:t>
      </w:r>
      <w:r w:rsidRPr="003A54E1">
        <w:rPr>
          <w:sz w:val="28"/>
          <w:szCs w:val="28"/>
          <w:lang w:val="bg-BG"/>
        </w:rPr>
        <w:t xml:space="preserve"> </w:t>
      </w:r>
      <w:r w:rsidRPr="00683FC9">
        <w:rPr>
          <w:color w:val="000000"/>
          <w:sz w:val="28"/>
          <w:szCs w:val="28"/>
          <w:lang w:val="bg-BG"/>
        </w:rPr>
        <w:t xml:space="preserve">на Националната стратегия </w:t>
      </w:r>
      <w:r>
        <w:rPr>
          <w:color w:val="000000"/>
          <w:sz w:val="28"/>
          <w:szCs w:val="28"/>
          <w:lang w:val="bg-BG"/>
        </w:rPr>
        <w:t xml:space="preserve">следва да </w:t>
      </w:r>
      <w:r w:rsidRPr="00683FC9">
        <w:rPr>
          <w:color w:val="000000"/>
          <w:sz w:val="28"/>
          <w:szCs w:val="28"/>
          <w:lang w:val="bg-BG"/>
        </w:rPr>
        <w:t>бъде извършена независима оценка за изпълнението й.</w:t>
      </w:r>
    </w:p>
    <w:p w:rsidR="00815C20" w:rsidRDefault="00815C20" w:rsidP="00227E53">
      <w:pPr>
        <w:pStyle w:val="BodyTextIndent"/>
        <w:rPr>
          <w:b/>
          <w:i/>
          <w:sz w:val="28"/>
          <w:szCs w:val="28"/>
        </w:rPr>
      </w:pPr>
    </w:p>
    <w:sectPr w:rsidR="00815C20" w:rsidSect="004229ED">
      <w:footerReference w:type="even" r:id="rId7"/>
      <w:footerReference w:type="default" r:id="rId8"/>
      <w:pgSz w:w="11907" w:h="16840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C20" w:rsidRDefault="00815C20">
      <w:r>
        <w:separator/>
      </w:r>
    </w:p>
  </w:endnote>
  <w:endnote w:type="continuationSeparator" w:id="0">
    <w:p w:rsidR="00815C20" w:rsidRDefault="00815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msCyrNew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CyrNew Cy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C20" w:rsidRDefault="00815C20" w:rsidP="00F148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5C20" w:rsidRDefault="00815C20" w:rsidP="004229E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C20" w:rsidRDefault="00815C20" w:rsidP="004229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29</w:t>
    </w:r>
    <w:r>
      <w:rPr>
        <w:rStyle w:val="PageNumber"/>
      </w:rPr>
      <w:fldChar w:fldCharType="end"/>
    </w:r>
  </w:p>
  <w:p w:rsidR="00815C20" w:rsidRDefault="00815C2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C20" w:rsidRDefault="00815C20">
      <w:r>
        <w:separator/>
      </w:r>
    </w:p>
  </w:footnote>
  <w:footnote w:type="continuationSeparator" w:id="0">
    <w:p w:rsidR="00815C20" w:rsidRDefault="00815C20">
      <w:r>
        <w:continuationSeparator/>
      </w:r>
    </w:p>
  </w:footnote>
  <w:footnote w:id="1">
    <w:p w:rsidR="00815C20" w:rsidRDefault="00815C20" w:rsidP="00B04636">
      <w:pPr>
        <w:pStyle w:val="FootnoteText"/>
        <w:ind w:left="284" w:hanging="284"/>
        <w:jc w:val="both"/>
      </w:pPr>
      <w:r w:rsidRPr="008A5665">
        <w:rPr>
          <w:rStyle w:val="FootnoteReference"/>
        </w:rPr>
        <w:footnoteRef/>
      </w:r>
      <w:r w:rsidRPr="00D732D0">
        <w:rPr>
          <w:lang w:val="ru-RU"/>
        </w:rPr>
        <w:tab/>
      </w:r>
      <w:r w:rsidRPr="00B04636">
        <w:rPr>
          <w:rFonts w:ascii="Times New Roman" w:hAnsi="Times New Roman"/>
          <w:sz w:val="22"/>
          <w:szCs w:val="22"/>
          <w:lang w:val="bg-BG"/>
        </w:rPr>
        <w:t>Единната конвенция на Организацията на обединените нации за наркотичните вещества от 1961 г., изменена с протокол от 1972 г., Конвенцията за психотропните вещества (1971 г.) и Конвенцията за борба срещу незаконния трафик на упойващи и психотропни вещества (1988 г.)</w:t>
      </w:r>
    </w:p>
  </w:footnote>
  <w:footnote w:id="2">
    <w:p w:rsidR="00815C20" w:rsidRDefault="00815C20" w:rsidP="00915D01">
      <w:pPr>
        <w:autoSpaceDE w:val="0"/>
        <w:autoSpaceDN w:val="0"/>
        <w:adjustRightInd w:val="0"/>
        <w:ind w:right="11"/>
        <w:jc w:val="both"/>
      </w:pPr>
      <w:r>
        <w:rPr>
          <w:rStyle w:val="FootnoteReference"/>
        </w:rPr>
        <w:footnoteRef/>
      </w:r>
      <w:r>
        <w:t xml:space="preserve"> </w:t>
      </w:r>
      <w:r w:rsidRPr="008B70C4">
        <w:rPr>
          <w:color w:val="000000"/>
          <w:lang w:val="en-US"/>
        </w:rPr>
        <w:t>Annual Report EMCDDA</w:t>
      </w:r>
      <w:r>
        <w:rPr>
          <w:color w:val="000000"/>
          <w:lang w:val="bg-BG"/>
        </w:rPr>
        <w:t>,</w:t>
      </w:r>
      <w:r w:rsidRPr="008B70C4">
        <w:rPr>
          <w:color w:val="000000"/>
          <w:lang w:val="en-US"/>
        </w:rPr>
        <w:t xml:space="preserve"> 2013</w:t>
      </w:r>
    </w:p>
  </w:footnote>
  <w:footnote w:id="3">
    <w:p w:rsidR="00815C20" w:rsidRDefault="00815C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15D01">
        <w:rPr>
          <w:rFonts w:ascii="Times New Roman" w:hAnsi="Times New Roman"/>
          <w:color w:val="000000"/>
          <w:lang w:val="bg-BG"/>
        </w:rPr>
        <w:t xml:space="preserve">Отделните страни-членки включват в </w:t>
      </w:r>
      <w:r>
        <w:rPr>
          <w:rFonts w:ascii="Times New Roman" w:hAnsi="Times New Roman"/>
          <w:color w:val="000000"/>
          <w:lang w:val="bg-BG"/>
        </w:rPr>
        <w:t xml:space="preserve">описанието на </w:t>
      </w:r>
      <w:r w:rsidRPr="00915D01">
        <w:rPr>
          <w:rFonts w:ascii="Times New Roman" w:hAnsi="Times New Roman"/>
          <w:color w:val="000000"/>
          <w:lang w:val="bg-BG"/>
        </w:rPr>
        <w:t>лечебните услуги различни интервенции и програми, което се отразява на обобщената информация за лечение</w:t>
      </w:r>
    </w:p>
  </w:footnote>
  <w:footnote w:id="4">
    <w:p w:rsidR="00815C20" w:rsidRDefault="00815C20" w:rsidP="008B70C4">
      <w:pPr>
        <w:jc w:val="both"/>
      </w:pPr>
      <w:r>
        <w:rPr>
          <w:rStyle w:val="FootnoteReference"/>
        </w:rPr>
        <w:footnoteRef/>
      </w:r>
      <w:r w:rsidRPr="006A18B1">
        <w:rPr>
          <w:lang w:val="en-US"/>
        </w:rPr>
        <w:t>WHO</w:t>
      </w:r>
      <w:r w:rsidRPr="00294F2C">
        <w:t>,</w:t>
      </w:r>
      <w:r w:rsidRPr="006A18B1">
        <w:rPr>
          <w:lang w:val="en-US"/>
        </w:rPr>
        <w:t>UNODC</w:t>
      </w:r>
      <w:r>
        <w:t>,</w:t>
      </w:r>
      <w:r w:rsidRPr="006A18B1">
        <w:rPr>
          <w:lang w:val="en-US"/>
        </w:rPr>
        <w:t>UNAIDS</w:t>
      </w:r>
      <w:r>
        <w:rPr>
          <w:lang w:val="bg-BG"/>
        </w:rPr>
        <w:t xml:space="preserve"> </w:t>
      </w:r>
      <w:r w:rsidRPr="006A18B1">
        <w:rPr>
          <w:lang w:val="en-US"/>
        </w:rPr>
        <w:t>TechnicalGuideforcountriestosettargetsforuniversalaccesstoHIVprevention</w:t>
      </w:r>
      <w:r w:rsidRPr="00294F2C">
        <w:t xml:space="preserve">, </w:t>
      </w:r>
      <w:r w:rsidRPr="006A18B1">
        <w:rPr>
          <w:lang w:val="en-US"/>
        </w:rPr>
        <w:t>treatmentandcareforinjectingdrugsusers</w:t>
      </w:r>
      <w:r w:rsidRPr="00294F2C">
        <w:t>.</w:t>
      </w:r>
      <w:r w:rsidRPr="006A18B1">
        <w:t>Съгласно цитираното ръководство, процент по – малък или равен на 20% е свидетелство за ниско достигане на целевата група, процент между 20 – 60% е средно ниво, а над 60% - високо.</w:t>
      </w:r>
    </w:p>
  </w:footnote>
  <w:footnote w:id="5">
    <w:p w:rsidR="00815C20" w:rsidRPr="00294F2C" w:rsidRDefault="00815C20" w:rsidP="004223C4">
      <w:pPr>
        <w:pStyle w:val="FootnoteText"/>
        <w:spacing w:after="0" w:line="240" w:lineRule="auto"/>
        <w:jc w:val="both"/>
        <w:rPr>
          <w:rFonts w:ascii="Times New Roman" w:hAnsi="Times New Roman"/>
        </w:rPr>
      </w:pPr>
      <w:r>
        <w:rPr>
          <w:rStyle w:val="FootnoteReference"/>
        </w:rPr>
        <w:footnoteRef/>
      </w:r>
      <w:r w:rsidRPr="006A18B1">
        <w:rPr>
          <w:rFonts w:ascii="Times New Roman" w:hAnsi="Times New Roman"/>
        </w:rPr>
        <w:t>WHO</w:t>
      </w:r>
      <w:r>
        <w:rPr>
          <w:rFonts w:ascii="Times New Roman" w:hAnsi="Times New Roman"/>
        </w:rPr>
        <w:t>,</w:t>
      </w:r>
      <w:r w:rsidRPr="006A18B1">
        <w:rPr>
          <w:rFonts w:ascii="Times New Roman" w:hAnsi="Times New Roman"/>
        </w:rPr>
        <w:t>UNODC</w:t>
      </w:r>
      <w:r>
        <w:rPr>
          <w:rFonts w:ascii="Times New Roman" w:hAnsi="Times New Roman"/>
        </w:rPr>
        <w:t>,</w:t>
      </w:r>
      <w:r w:rsidRPr="006A18B1">
        <w:rPr>
          <w:rFonts w:ascii="Times New Roman" w:hAnsi="Times New Roman"/>
        </w:rPr>
        <w:t>UNAIDS</w:t>
      </w:r>
      <w:r>
        <w:rPr>
          <w:rFonts w:ascii="Times New Roman" w:hAnsi="Times New Roman"/>
          <w:lang w:val="bg-BG"/>
        </w:rPr>
        <w:t xml:space="preserve"> </w:t>
      </w:r>
      <w:r w:rsidRPr="006A18B1">
        <w:rPr>
          <w:rFonts w:ascii="Times New Roman" w:hAnsi="Times New Roman"/>
        </w:rPr>
        <w:t>TechnicalGuideforcountriestosettargetsforuniversalaccesstoHIVprevention</w:t>
      </w:r>
      <w:r w:rsidRPr="00294F2C">
        <w:rPr>
          <w:rFonts w:ascii="Times New Roman" w:hAnsi="Times New Roman"/>
        </w:rPr>
        <w:t xml:space="preserve">, </w:t>
      </w:r>
      <w:r w:rsidRPr="006A18B1">
        <w:rPr>
          <w:rFonts w:ascii="Times New Roman" w:hAnsi="Times New Roman"/>
        </w:rPr>
        <w:t>treatmentandcareforinjectingdrugsusers</w:t>
      </w:r>
      <w:r w:rsidRPr="00294F2C">
        <w:rPr>
          <w:rFonts w:ascii="Times New Roman" w:hAnsi="Times New Roman"/>
        </w:rPr>
        <w:t>.</w:t>
      </w:r>
      <w:r w:rsidRPr="006A18B1">
        <w:rPr>
          <w:rFonts w:ascii="Times New Roman" w:hAnsi="Times New Roman"/>
        </w:rPr>
        <w:t>Съгласно цитираното ръководство, процент по – малък или равен на 20% е свидетелство за ниско достигане на целевата група, процент между 20 – 60% е средно ниво, а над 60% - високо.</w:t>
      </w:r>
    </w:p>
    <w:p w:rsidR="00815C20" w:rsidRDefault="00815C20" w:rsidP="004223C4">
      <w:pPr>
        <w:pStyle w:val="FootnoteText"/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"/>
      </v:shape>
    </w:pict>
  </w:numPicBullet>
  <w:abstractNum w:abstractNumId="0">
    <w:nsid w:val="02D24F19"/>
    <w:multiLevelType w:val="hybridMultilevel"/>
    <w:tmpl w:val="71B47C96"/>
    <w:lvl w:ilvl="0" w:tplc="C0109B82">
      <w:start w:val="1"/>
      <w:numFmt w:val="bullet"/>
      <w:lvlText w:val="-"/>
      <w:lvlJc w:val="left"/>
      <w:pPr>
        <w:ind w:left="405" w:hanging="360"/>
      </w:pPr>
      <w:rPr>
        <w:rFonts w:ascii="Calibri" w:eastAsia="Times New Roman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710272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6E33BD"/>
    <w:multiLevelType w:val="hybridMultilevel"/>
    <w:tmpl w:val="5E38E578"/>
    <w:lvl w:ilvl="0" w:tplc="0402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9648EE"/>
    <w:multiLevelType w:val="hybridMultilevel"/>
    <w:tmpl w:val="6D329840"/>
    <w:lvl w:ilvl="0" w:tplc="4F888414">
      <w:start w:val="6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4">
    <w:nsid w:val="0AD83064"/>
    <w:multiLevelType w:val="hybridMultilevel"/>
    <w:tmpl w:val="2A461BE6"/>
    <w:lvl w:ilvl="0" w:tplc="B23C54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0F41AB9"/>
    <w:multiLevelType w:val="multilevel"/>
    <w:tmpl w:val="A50434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>
    <w:nsid w:val="150D4642"/>
    <w:multiLevelType w:val="hybridMultilevel"/>
    <w:tmpl w:val="22DCDE3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7A6E52"/>
    <w:multiLevelType w:val="multilevel"/>
    <w:tmpl w:val="9AF2E506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A84A54"/>
    <w:multiLevelType w:val="hybridMultilevel"/>
    <w:tmpl w:val="94CCFDD8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0F64086"/>
    <w:multiLevelType w:val="hybridMultilevel"/>
    <w:tmpl w:val="57C6A7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677BE0"/>
    <w:multiLevelType w:val="hybridMultilevel"/>
    <w:tmpl w:val="5D70EDA2"/>
    <w:lvl w:ilvl="0" w:tplc="353C9EE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7436584"/>
    <w:multiLevelType w:val="hybridMultilevel"/>
    <w:tmpl w:val="AB84937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61498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9195FED"/>
    <w:multiLevelType w:val="multilevel"/>
    <w:tmpl w:val="8DD827B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2D09BE"/>
    <w:multiLevelType w:val="multilevel"/>
    <w:tmpl w:val="6A98B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E233637"/>
    <w:multiLevelType w:val="hybridMultilevel"/>
    <w:tmpl w:val="338ABCD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EFA5D6D"/>
    <w:multiLevelType w:val="hybridMultilevel"/>
    <w:tmpl w:val="D5769EE4"/>
    <w:lvl w:ilvl="0" w:tplc="0402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31A26132"/>
    <w:multiLevelType w:val="hybridMultilevel"/>
    <w:tmpl w:val="B1603F0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C64036E"/>
    <w:multiLevelType w:val="multilevel"/>
    <w:tmpl w:val="50E83F28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6077A1"/>
    <w:multiLevelType w:val="hybridMultilevel"/>
    <w:tmpl w:val="36E682B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1B41F6"/>
    <w:multiLevelType w:val="hybridMultilevel"/>
    <w:tmpl w:val="4800B41C"/>
    <w:lvl w:ilvl="0" w:tplc="0EB827F4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>
    <w:nsid w:val="471B0DE2"/>
    <w:multiLevelType w:val="hybridMultilevel"/>
    <w:tmpl w:val="9B8E1690"/>
    <w:lvl w:ilvl="0" w:tplc="0402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687D3C"/>
    <w:multiLevelType w:val="hybridMultilevel"/>
    <w:tmpl w:val="A4F25D96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2901AB2"/>
    <w:multiLevelType w:val="hybridMultilevel"/>
    <w:tmpl w:val="3340A7F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53C15751"/>
    <w:multiLevelType w:val="hybridMultilevel"/>
    <w:tmpl w:val="106A1A74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57192973"/>
    <w:multiLevelType w:val="hybridMultilevel"/>
    <w:tmpl w:val="9590597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7155BE"/>
    <w:multiLevelType w:val="hybridMultilevel"/>
    <w:tmpl w:val="FD5694E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88A6F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E3274F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E4136E1"/>
    <w:multiLevelType w:val="hybridMultilevel"/>
    <w:tmpl w:val="966631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A4C4200">
      <w:start w:val="7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080681B"/>
    <w:multiLevelType w:val="multilevel"/>
    <w:tmpl w:val="CBB6B84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62EB0C84"/>
    <w:multiLevelType w:val="hybridMultilevel"/>
    <w:tmpl w:val="ECAC3E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D76023"/>
    <w:multiLevelType w:val="hybridMultilevel"/>
    <w:tmpl w:val="9D204D0A"/>
    <w:lvl w:ilvl="0" w:tplc="F9249B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842CC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40C5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0B4A6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6AAF4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5884A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32FC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39A0D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326B1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>
    <w:nsid w:val="68130148"/>
    <w:multiLevelType w:val="hybridMultilevel"/>
    <w:tmpl w:val="7C54197A"/>
    <w:lvl w:ilvl="0" w:tplc="536CB7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68F83BA7"/>
    <w:multiLevelType w:val="hybridMultilevel"/>
    <w:tmpl w:val="5922FB36"/>
    <w:lvl w:ilvl="0" w:tplc="6840B9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20005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2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5">
    <w:nsid w:val="6BDD46CA"/>
    <w:multiLevelType w:val="hybridMultilevel"/>
    <w:tmpl w:val="0368279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4C4200">
      <w:start w:val="7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ABF091D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7473E1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A3052D1"/>
    <w:multiLevelType w:val="multilevel"/>
    <w:tmpl w:val="0938EA1A"/>
    <w:lvl w:ilvl="0">
      <w:start w:val="1"/>
      <w:numFmt w:val="upperRoman"/>
      <w:lvlText w:val="%1."/>
      <w:lvlJc w:val="center"/>
      <w:pPr>
        <w:tabs>
          <w:tab w:val="num" w:pos="540"/>
        </w:tabs>
        <w:ind w:left="540" w:hanging="180"/>
      </w:pPr>
      <w:rPr>
        <w:rFonts w:cs="Times New Roman"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7D824010"/>
    <w:multiLevelType w:val="hybridMultilevel"/>
    <w:tmpl w:val="A96051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CB1B0F"/>
    <w:multiLevelType w:val="hybridMultilevel"/>
    <w:tmpl w:val="680AA556"/>
    <w:lvl w:ilvl="0" w:tplc="31F0475E">
      <w:start w:val="1"/>
      <w:numFmt w:val="decimal"/>
      <w:lvlText w:val="%1."/>
      <w:lvlJc w:val="left"/>
      <w:pPr>
        <w:tabs>
          <w:tab w:val="num" w:pos="2130"/>
        </w:tabs>
        <w:ind w:left="2130" w:hanging="1050"/>
      </w:pPr>
      <w:rPr>
        <w:rFonts w:cs="Times New Roman" w:hint="default"/>
      </w:rPr>
    </w:lvl>
    <w:lvl w:ilvl="1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0"/>
  </w:num>
  <w:num w:numId="2">
    <w:abstractNumId w:val="18"/>
  </w:num>
  <w:num w:numId="3">
    <w:abstractNumId w:val="7"/>
  </w:num>
  <w:num w:numId="4">
    <w:abstractNumId w:val="13"/>
  </w:num>
  <w:num w:numId="5">
    <w:abstractNumId w:val="14"/>
  </w:num>
  <w:num w:numId="6">
    <w:abstractNumId w:val="37"/>
  </w:num>
  <w:num w:numId="7">
    <w:abstractNumId w:val="27"/>
  </w:num>
  <w:num w:numId="8">
    <w:abstractNumId w:val="12"/>
  </w:num>
  <w:num w:numId="9">
    <w:abstractNumId w:val="36"/>
  </w:num>
  <w:num w:numId="10">
    <w:abstractNumId w:val="28"/>
  </w:num>
  <w:num w:numId="11">
    <w:abstractNumId w:val="1"/>
  </w:num>
  <w:num w:numId="12">
    <w:abstractNumId w:val="4"/>
  </w:num>
  <w:num w:numId="13">
    <w:abstractNumId w:val="5"/>
  </w:num>
  <w:num w:numId="14">
    <w:abstractNumId w:val="11"/>
  </w:num>
  <w:num w:numId="15">
    <w:abstractNumId w:val="21"/>
  </w:num>
  <w:num w:numId="16">
    <w:abstractNumId w:val="6"/>
  </w:num>
  <w:num w:numId="17">
    <w:abstractNumId w:val="32"/>
  </w:num>
  <w:num w:numId="18">
    <w:abstractNumId w:val="10"/>
  </w:num>
  <w:num w:numId="19">
    <w:abstractNumId w:val="29"/>
  </w:num>
  <w:num w:numId="20">
    <w:abstractNumId w:val="35"/>
  </w:num>
  <w:num w:numId="21">
    <w:abstractNumId w:val="9"/>
  </w:num>
  <w:num w:numId="22">
    <w:abstractNumId w:val="23"/>
  </w:num>
  <w:num w:numId="23">
    <w:abstractNumId w:val="24"/>
  </w:num>
  <w:num w:numId="24">
    <w:abstractNumId w:val="17"/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34"/>
  </w:num>
  <w:num w:numId="28">
    <w:abstractNumId w:val="39"/>
  </w:num>
  <w:num w:numId="29">
    <w:abstractNumId w:val="2"/>
  </w:num>
  <w:num w:numId="30">
    <w:abstractNumId w:val="20"/>
  </w:num>
  <w:num w:numId="31">
    <w:abstractNumId w:val="25"/>
  </w:num>
  <w:num w:numId="32">
    <w:abstractNumId w:val="33"/>
  </w:num>
  <w:num w:numId="33">
    <w:abstractNumId w:val="19"/>
  </w:num>
  <w:num w:numId="34">
    <w:abstractNumId w:val="8"/>
  </w:num>
  <w:num w:numId="35">
    <w:abstractNumId w:val="38"/>
  </w:num>
  <w:num w:numId="36">
    <w:abstractNumId w:val="15"/>
  </w:num>
  <w:num w:numId="37">
    <w:abstractNumId w:val="16"/>
  </w:num>
  <w:num w:numId="38">
    <w:abstractNumId w:val="0"/>
  </w:num>
  <w:num w:numId="39">
    <w:abstractNumId w:val="22"/>
  </w:num>
  <w:num w:numId="40">
    <w:abstractNumId w:val="31"/>
  </w:num>
  <w:num w:numId="4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098"/>
    <w:rsid w:val="000065B4"/>
    <w:rsid w:val="000128D6"/>
    <w:rsid w:val="000403E5"/>
    <w:rsid w:val="00041AFF"/>
    <w:rsid w:val="0004419E"/>
    <w:rsid w:val="000463CB"/>
    <w:rsid w:val="000530D4"/>
    <w:rsid w:val="00053AEA"/>
    <w:rsid w:val="00062B34"/>
    <w:rsid w:val="00063E51"/>
    <w:rsid w:val="00064C29"/>
    <w:rsid w:val="00067500"/>
    <w:rsid w:val="0007037C"/>
    <w:rsid w:val="000846DD"/>
    <w:rsid w:val="00085003"/>
    <w:rsid w:val="00085FF7"/>
    <w:rsid w:val="00090244"/>
    <w:rsid w:val="000907DD"/>
    <w:rsid w:val="00091917"/>
    <w:rsid w:val="00094C68"/>
    <w:rsid w:val="0009746D"/>
    <w:rsid w:val="000A0C06"/>
    <w:rsid w:val="000A2A6B"/>
    <w:rsid w:val="000A624E"/>
    <w:rsid w:val="000B3FAB"/>
    <w:rsid w:val="000B630A"/>
    <w:rsid w:val="000C1B3F"/>
    <w:rsid w:val="000C2098"/>
    <w:rsid w:val="000C4628"/>
    <w:rsid w:val="000D203D"/>
    <w:rsid w:val="000D254A"/>
    <w:rsid w:val="000D302C"/>
    <w:rsid w:val="000E6684"/>
    <w:rsid w:val="000F25EA"/>
    <w:rsid w:val="000F568F"/>
    <w:rsid w:val="000F7A30"/>
    <w:rsid w:val="0010075F"/>
    <w:rsid w:val="0010077F"/>
    <w:rsid w:val="00101000"/>
    <w:rsid w:val="001013E3"/>
    <w:rsid w:val="001017E0"/>
    <w:rsid w:val="00101AB5"/>
    <w:rsid w:val="00103110"/>
    <w:rsid w:val="00104D69"/>
    <w:rsid w:val="001057E7"/>
    <w:rsid w:val="00107032"/>
    <w:rsid w:val="00107CD4"/>
    <w:rsid w:val="00107F92"/>
    <w:rsid w:val="00111FD9"/>
    <w:rsid w:val="001204C6"/>
    <w:rsid w:val="00120C51"/>
    <w:rsid w:val="0012115B"/>
    <w:rsid w:val="0012295D"/>
    <w:rsid w:val="00125E4C"/>
    <w:rsid w:val="001273B7"/>
    <w:rsid w:val="00134BCB"/>
    <w:rsid w:val="00141D7F"/>
    <w:rsid w:val="00144DE7"/>
    <w:rsid w:val="00145D5D"/>
    <w:rsid w:val="00146852"/>
    <w:rsid w:val="00154545"/>
    <w:rsid w:val="0015584E"/>
    <w:rsid w:val="00160A0C"/>
    <w:rsid w:val="00163D5B"/>
    <w:rsid w:val="00164A22"/>
    <w:rsid w:val="00164CA9"/>
    <w:rsid w:val="00166E90"/>
    <w:rsid w:val="00167238"/>
    <w:rsid w:val="0017021E"/>
    <w:rsid w:val="001725E0"/>
    <w:rsid w:val="00172D88"/>
    <w:rsid w:val="001730AA"/>
    <w:rsid w:val="001732B7"/>
    <w:rsid w:val="00174FBF"/>
    <w:rsid w:val="0017502F"/>
    <w:rsid w:val="001759E0"/>
    <w:rsid w:val="001775F9"/>
    <w:rsid w:val="00181186"/>
    <w:rsid w:val="0018166D"/>
    <w:rsid w:val="00182A7D"/>
    <w:rsid w:val="0019577B"/>
    <w:rsid w:val="00196FA2"/>
    <w:rsid w:val="00197D9E"/>
    <w:rsid w:val="001A0F7B"/>
    <w:rsid w:val="001A244E"/>
    <w:rsid w:val="001A4AF0"/>
    <w:rsid w:val="001A7BAC"/>
    <w:rsid w:val="001B62BB"/>
    <w:rsid w:val="001B6E0A"/>
    <w:rsid w:val="001C3284"/>
    <w:rsid w:val="001C4428"/>
    <w:rsid w:val="001C7F22"/>
    <w:rsid w:val="001D141F"/>
    <w:rsid w:val="001D1C05"/>
    <w:rsid w:val="001D3C75"/>
    <w:rsid w:val="001E02E9"/>
    <w:rsid w:val="001E1FA9"/>
    <w:rsid w:val="001E56F1"/>
    <w:rsid w:val="001E5CFC"/>
    <w:rsid w:val="001E5EF1"/>
    <w:rsid w:val="001E6961"/>
    <w:rsid w:val="001F069A"/>
    <w:rsid w:val="001F2A9E"/>
    <w:rsid w:val="001F7460"/>
    <w:rsid w:val="001F7B05"/>
    <w:rsid w:val="0020044A"/>
    <w:rsid w:val="00205F4E"/>
    <w:rsid w:val="00206F75"/>
    <w:rsid w:val="0020786E"/>
    <w:rsid w:val="002128EC"/>
    <w:rsid w:val="002133E4"/>
    <w:rsid w:val="00215D62"/>
    <w:rsid w:val="00215FBD"/>
    <w:rsid w:val="002209D6"/>
    <w:rsid w:val="002234EA"/>
    <w:rsid w:val="00223DA6"/>
    <w:rsid w:val="00224488"/>
    <w:rsid w:val="00224E5F"/>
    <w:rsid w:val="00225556"/>
    <w:rsid w:val="00227E53"/>
    <w:rsid w:val="00234D38"/>
    <w:rsid w:val="00251E8E"/>
    <w:rsid w:val="002554E3"/>
    <w:rsid w:val="00255999"/>
    <w:rsid w:val="00256F9F"/>
    <w:rsid w:val="002646B5"/>
    <w:rsid w:val="002650CD"/>
    <w:rsid w:val="0026715F"/>
    <w:rsid w:val="0026762B"/>
    <w:rsid w:val="00267692"/>
    <w:rsid w:val="00271144"/>
    <w:rsid w:val="00272C70"/>
    <w:rsid w:val="00275755"/>
    <w:rsid w:val="00275F5F"/>
    <w:rsid w:val="00281674"/>
    <w:rsid w:val="00285206"/>
    <w:rsid w:val="00290353"/>
    <w:rsid w:val="00294F2C"/>
    <w:rsid w:val="00297209"/>
    <w:rsid w:val="00297FC7"/>
    <w:rsid w:val="002A1597"/>
    <w:rsid w:val="002A6C70"/>
    <w:rsid w:val="002B10F5"/>
    <w:rsid w:val="002B52A2"/>
    <w:rsid w:val="002B5689"/>
    <w:rsid w:val="002B698E"/>
    <w:rsid w:val="002B78EC"/>
    <w:rsid w:val="002C14AA"/>
    <w:rsid w:val="002C1FCE"/>
    <w:rsid w:val="002C3940"/>
    <w:rsid w:val="002C6048"/>
    <w:rsid w:val="002D2B1F"/>
    <w:rsid w:val="002D4027"/>
    <w:rsid w:val="002E1FA7"/>
    <w:rsid w:val="002E31B8"/>
    <w:rsid w:val="002E34D3"/>
    <w:rsid w:val="002F01F5"/>
    <w:rsid w:val="002F16E2"/>
    <w:rsid w:val="002F3482"/>
    <w:rsid w:val="002F4027"/>
    <w:rsid w:val="003006C9"/>
    <w:rsid w:val="003025AA"/>
    <w:rsid w:val="003032B9"/>
    <w:rsid w:val="00307ED5"/>
    <w:rsid w:val="003115E4"/>
    <w:rsid w:val="0031187D"/>
    <w:rsid w:val="00315AB6"/>
    <w:rsid w:val="00321151"/>
    <w:rsid w:val="00324CFE"/>
    <w:rsid w:val="00330190"/>
    <w:rsid w:val="00330B1E"/>
    <w:rsid w:val="003312CD"/>
    <w:rsid w:val="00331338"/>
    <w:rsid w:val="00333C72"/>
    <w:rsid w:val="00335629"/>
    <w:rsid w:val="00340046"/>
    <w:rsid w:val="0034023B"/>
    <w:rsid w:val="00341AB5"/>
    <w:rsid w:val="00344C39"/>
    <w:rsid w:val="00344D92"/>
    <w:rsid w:val="00345302"/>
    <w:rsid w:val="003635DE"/>
    <w:rsid w:val="00364925"/>
    <w:rsid w:val="00371CA2"/>
    <w:rsid w:val="0038100B"/>
    <w:rsid w:val="00383072"/>
    <w:rsid w:val="00383CA5"/>
    <w:rsid w:val="0038505A"/>
    <w:rsid w:val="003902DC"/>
    <w:rsid w:val="0039078C"/>
    <w:rsid w:val="00391880"/>
    <w:rsid w:val="00396146"/>
    <w:rsid w:val="003A0054"/>
    <w:rsid w:val="003A11FC"/>
    <w:rsid w:val="003A447B"/>
    <w:rsid w:val="003A49BC"/>
    <w:rsid w:val="003A4C9A"/>
    <w:rsid w:val="003A54E1"/>
    <w:rsid w:val="003A59BF"/>
    <w:rsid w:val="003A6A41"/>
    <w:rsid w:val="003B062E"/>
    <w:rsid w:val="003B1D08"/>
    <w:rsid w:val="003B50FF"/>
    <w:rsid w:val="003C2D19"/>
    <w:rsid w:val="003C3950"/>
    <w:rsid w:val="003C7CD6"/>
    <w:rsid w:val="003D2448"/>
    <w:rsid w:val="003D3069"/>
    <w:rsid w:val="003D4E0E"/>
    <w:rsid w:val="003E06B4"/>
    <w:rsid w:val="003E12D3"/>
    <w:rsid w:val="003E182D"/>
    <w:rsid w:val="003E6961"/>
    <w:rsid w:val="003E6CF6"/>
    <w:rsid w:val="003F0F4C"/>
    <w:rsid w:val="003F2885"/>
    <w:rsid w:val="003F4310"/>
    <w:rsid w:val="003F533D"/>
    <w:rsid w:val="00400C59"/>
    <w:rsid w:val="00400CB5"/>
    <w:rsid w:val="0040258F"/>
    <w:rsid w:val="004042FB"/>
    <w:rsid w:val="00406E54"/>
    <w:rsid w:val="00410075"/>
    <w:rsid w:val="00410C0C"/>
    <w:rsid w:val="00410F5D"/>
    <w:rsid w:val="004120E8"/>
    <w:rsid w:val="004129FF"/>
    <w:rsid w:val="00420835"/>
    <w:rsid w:val="00420C16"/>
    <w:rsid w:val="004223C4"/>
    <w:rsid w:val="004229ED"/>
    <w:rsid w:val="0042453F"/>
    <w:rsid w:val="004262D5"/>
    <w:rsid w:val="004271C5"/>
    <w:rsid w:val="00427DD3"/>
    <w:rsid w:val="00440127"/>
    <w:rsid w:val="00440C70"/>
    <w:rsid w:val="00443B66"/>
    <w:rsid w:val="00452861"/>
    <w:rsid w:val="00454458"/>
    <w:rsid w:val="004569BC"/>
    <w:rsid w:val="004627C1"/>
    <w:rsid w:val="004628BB"/>
    <w:rsid w:val="00476FAF"/>
    <w:rsid w:val="00477183"/>
    <w:rsid w:val="004818AF"/>
    <w:rsid w:val="00485374"/>
    <w:rsid w:val="00485761"/>
    <w:rsid w:val="00487C7D"/>
    <w:rsid w:val="00490633"/>
    <w:rsid w:val="00491939"/>
    <w:rsid w:val="00493713"/>
    <w:rsid w:val="00493DE2"/>
    <w:rsid w:val="00496B1D"/>
    <w:rsid w:val="004A3B5E"/>
    <w:rsid w:val="004A3ECC"/>
    <w:rsid w:val="004B3EA4"/>
    <w:rsid w:val="004B4207"/>
    <w:rsid w:val="004B5CE5"/>
    <w:rsid w:val="004C098D"/>
    <w:rsid w:val="004C1AE3"/>
    <w:rsid w:val="004C4DCB"/>
    <w:rsid w:val="004C5227"/>
    <w:rsid w:val="004D0876"/>
    <w:rsid w:val="004D3A17"/>
    <w:rsid w:val="004D45E9"/>
    <w:rsid w:val="004E0A11"/>
    <w:rsid w:val="004E0C6D"/>
    <w:rsid w:val="004E3F7D"/>
    <w:rsid w:val="004E4630"/>
    <w:rsid w:val="004E51DB"/>
    <w:rsid w:val="004E7BF3"/>
    <w:rsid w:val="004F05AF"/>
    <w:rsid w:val="004F138F"/>
    <w:rsid w:val="004F2776"/>
    <w:rsid w:val="004F6DEA"/>
    <w:rsid w:val="004F7288"/>
    <w:rsid w:val="005000F5"/>
    <w:rsid w:val="00501623"/>
    <w:rsid w:val="00502369"/>
    <w:rsid w:val="0050465E"/>
    <w:rsid w:val="005054CB"/>
    <w:rsid w:val="00507943"/>
    <w:rsid w:val="00510E07"/>
    <w:rsid w:val="00511DC3"/>
    <w:rsid w:val="00521365"/>
    <w:rsid w:val="00521CF6"/>
    <w:rsid w:val="00521DAC"/>
    <w:rsid w:val="005236CE"/>
    <w:rsid w:val="00525A88"/>
    <w:rsid w:val="005306FA"/>
    <w:rsid w:val="00534B31"/>
    <w:rsid w:val="00534D20"/>
    <w:rsid w:val="00535543"/>
    <w:rsid w:val="00541A8C"/>
    <w:rsid w:val="0055218A"/>
    <w:rsid w:val="00560F24"/>
    <w:rsid w:val="005615C4"/>
    <w:rsid w:val="005649F7"/>
    <w:rsid w:val="0056582E"/>
    <w:rsid w:val="005666FE"/>
    <w:rsid w:val="005707FB"/>
    <w:rsid w:val="00570826"/>
    <w:rsid w:val="00572FDD"/>
    <w:rsid w:val="00573334"/>
    <w:rsid w:val="00573771"/>
    <w:rsid w:val="005769F0"/>
    <w:rsid w:val="00583D8E"/>
    <w:rsid w:val="005868BB"/>
    <w:rsid w:val="005904E6"/>
    <w:rsid w:val="00591292"/>
    <w:rsid w:val="005920CA"/>
    <w:rsid w:val="00593F97"/>
    <w:rsid w:val="0059512B"/>
    <w:rsid w:val="00596A34"/>
    <w:rsid w:val="005A222A"/>
    <w:rsid w:val="005A3282"/>
    <w:rsid w:val="005B29BD"/>
    <w:rsid w:val="005B3412"/>
    <w:rsid w:val="005B3B66"/>
    <w:rsid w:val="005B5965"/>
    <w:rsid w:val="005B7515"/>
    <w:rsid w:val="005B775A"/>
    <w:rsid w:val="005C2369"/>
    <w:rsid w:val="005C6C51"/>
    <w:rsid w:val="005D23AD"/>
    <w:rsid w:val="005D4B5C"/>
    <w:rsid w:val="005D5248"/>
    <w:rsid w:val="005D56E8"/>
    <w:rsid w:val="005D78C8"/>
    <w:rsid w:val="005E076F"/>
    <w:rsid w:val="005E22A5"/>
    <w:rsid w:val="005F7C24"/>
    <w:rsid w:val="006036E5"/>
    <w:rsid w:val="00603EA1"/>
    <w:rsid w:val="00606884"/>
    <w:rsid w:val="00607367"/>
    <w:rsid w:val="0061498A"/>
    <w:rsid w:val="00617D7E"/>
    <w:rsid w:val="00621943"/>
    <w:rsid w:val="006233B4"/>
    <w:rsid w:val="00624D0E"/>
    <w:rsid w:val="00633D7B"/>
    <w:rsid w:val="00637252"/>
    <w:rsid w:val="0064135D"/>
    <w:rsid w:val="00641780"/>
    <w:rsid w:val="00642380"/>
    <w:rsid w:val="00647443"/>
    <w:rsid w:val="0065572D"/>
    <w:rsid w:val="00655B46"/>
    <w:rsid w:val="00655CD1"/>
    <w:rsid w:val="00656157"/>
    <w:rsid w:val="0065621F"/>
    <w:rsid w:val="00656C6F"/>
    <w:rsid w:val="0067076B"/>
    <w:rsid w:val="00671ED2"/>
    <w:rsid w:val="00675D94"/>
    <w:rsid w:val="00677278"/>
    <w:rsid w:val="00681124"/>
    <w:rsid w:val="00681E2C"/>
    <w:rsid w:val="006822F3"/>
    <w:rsid w:val="00683FC9"/>
    <w:rsid w:val="00687956"/>
    <w:rsid w:val="00687F7D"/>
    <w:rsid w:val="00690F88"/>
    <w:rsid w:val="006943C7"/>
    <w:rsid w:val="0069529E"/>
    <w:rsid w:val="006963D8"/>
    <w:rsid w:val="00697915"/>
    <w:rsid w:val="006A0E4F"/>
    <w:rsid w:val="006A18B1"/>
    <w:rsid w:val="006A1A71"/>
    <w:rsid w:val="006A4934"/>
    <w:rsid w:val="006B04E0"/>
    <w:rsid w:val="006B05BD"/>
    <w:rsid w:val="006B4515"/>
    <w:rsid w:val="006B5BA1"/>
    <w:rsid w:val="006B643C"/>
    <w:rsid w:val="006B7764"/>
    <w:rsid w:val="006C1EA3"/>
    <w:rsid w:val="006C6854"/>
    <w:rsid w:val="006C70E6"/>
    <w:rsid w:val="006C7A0C"/>
    <w:rsid w:val="006D77AC"/>
    <w:rsid w:val="006D78F0"/>
    <w:rsid w:val="006E5B1F"/>
    <w:rsid w:val="006E5D83"/>
    <w:rsid w:val="006E631B"/>
    <w:rsid w:val="006E74EC"/>
    <w:rsid w:val="006F5E1A"/>
    <w:rsid w:val="00702DDB"/>
    <w:rsid w:val="007079D5"/>
    <w:rsid w:val="00707FA0"/>
    <w:rsid w:val="00710EBB"/>
    <w:rsid w:val="00712C21"/>
    <w:rsid w:val="0071496B"/>
    <w:rsid w:val="00714E4C"/>
    <w:rsid w:val="0071620E"/>
    <w:rsid w:val="00726005"/>
    <w:rsid w:val="00732C85"/>
    <w:rsid w:val="007334CE"/>
    <w:rsid w:val="00734349"/>
    <w:rsid w:val="00736152"/>
    <w:rsid w:val="0074035F"/>
    <w:rsid w:val="007407C6"/>
    <w:rsid w:val="00740E42"/>
    <w:rsid w:val="007427E0"/>
    <w:rsid w:val="00746763"/>
    <w:rsid w:val="00746ADB"/>
    <w:rsid w:val="00751FE2"/>
    <w:rsid w:val="007533B6"/>
    <w:rsid w:val="00755770"/>
    <w:rsid w:val="00762391"/>
    <w:rsid w:val="00763892"/>
    <w:rsid w:val="00775014"/>
    <w:rsid w:val="00775331"/>
    <w:rsid w:val="00775384"/>
    <w:rsid w:val="00775B92"/>
    <w:rsid w:val="00781BA9"/>
    <w:rsid w:val="007832F2"/>
    <w:rsid w:val="007839EF"/>
    <w:rsid w:val="00784BEC"/>
    <w:rsid w:val="00787975"/>
    <w:rsid w:val="007930C2"/>
    <w:rsid w:val="007948C7"/>
    <w:rsid w:val="007A06FE"/>
    <w:rsid w:val="007A2CAD"/>
    <w:rsid w:val="007A4955"/>
    <w:rsid w:val="007A57A2"/>
    <w:rsid w:val="007A5DC6"/>
    <w:rsid w:val="007A68AC"/>
    <w:rsid w:val="007A6ABB"/>
    <w:rsid w:val="007B1EC2"/>
    <w:rsid w:val="007B2971"/>
    <w:rsid w:val="007B72F9"/>
    <w:rsid w:val="007C28E1"/>
    <w:rsid w:val="007C422D"/>
    <w:rsid w:val="007C5E24"/>
    <w:rsid w:val="007D085F"/>
    <w:rsid w:val="007D1861"/>
    <w:rsid w:val="007D467E"/>
    <w:rsid w:val="007D4BD5"/>
    <w:rsid w:val="007D65A9"/>
    <w:rsid w:val="007E2302"/>
    <w:rsid w:val="007E2CC2"/>
    <w:rsid w:val="007E30D8"/>
    <w:rsid w:val="007E5325"/>
    <w:rsid w:val="007F1DF7"/>
    <w:rsid w:val="007F23E7"/>
    <w:rsid w:val="007F6670"/>
    <w:rsid w:val="007F715A"/>
    <w:rsid w:val="00800CC3"/>
    <w:rsid w:val="0080126B"/>
    <w:rsid w:val="0080459A"/>
    <w:rsid w:val="00805816"/>
    <w:rsid w:val="008075AB"/>
    <w:rsid w:val="00807AB8"/>
    <w:rsid w:val="00815C20"/>
    <w:rsid w:val="0081736B"/>
    <w:rsid w:val="0082292E"/>
    <w:rsid w:val="00824BBA"/>
    <w:rsid w:val="00833ACB"/>
    <w:rsid w:val="00843F4C"/>
    <w:rsid w:val="0084609B"/>
    <w:rsid w:val="0085100D"/>
    <w:rsid w:val="008510CC"/>
    <w:rsid w:val="008510D5"/>
    <w:rsid w:val="008607E9"/>
    <w:rsid w:val="00863F50"/>
    <w:rsid w:val="00864899"/>
    <w:rsid w:val="00864CC6"/>
    <w:rsid w:val="00865D4E"/>
    <w:rsid w:val="008679A1"/>
    <w:rsid w:val="00871072"/>
    <w:rsid w:val="008754B3"/>
    <w:rsid w:val="0087660D"/>
    <w:rsid w:val="00881710"/>
    <w:rsid w:val="0088272E"/>
    <w:rsid w:val="00885AC9"/>
    <w:rsid w:val="008917C2"/>
    <w:rsid w:val="00893592"/>
    <w:rsid w:val="008939AE"/>
    <w:rsid w:val="00893DD7"/>
    <w:rsid w:val="008957B2"/>
    <w:rsid w:val="008A1792"/>
    <w:rsid w:val="008A4388"/>
    <w:rsid w:val="008A5665"/>
    <w:rsid w:val="008A5F02"/>
    <w:rsid w:val="008A7D93"/>
    <w:rsid w:val="008B3678"/>
    <w:rsid w:val="008B70C4"/>
    <w:rsid w:val="008C1B7B"/>
    <w:rsid w:val="008D17E7"/>
    <w:rsid w:val="008D19E1"/>
    <w:rsid w:val="008D228B"/>
    <w:rsid w:val="008D5A1A"/>
    <w:rsid w:val="008D7DEF"/>
    <w:rsid w:val="008E5C92"/>
    <w:rsid w:val="008E5E97"/>
    <w:rsid w:val="008E6305"/>
    <w:rsid w:val="008E64B6"/>
    <w:rsid w:val="008F1B7C"/>
    <w:rsid w:val="008F32D0"/>
    <w:rsid w:val="008F3497"/>
    <w:rsid w:val="008F372F"/>
    <w:rsid w:val="008F3F9F"/>
    <w:rsid w:val="008F6DC8"/>
    <w:rsid w:val="0091285B"/>
    <w:rsid w:val="0091297C"/>
    <w:rsid w:val="00913977"/>
    <w:rsid w:val="00914CF0"/>
    <w:rsid w:val="00915D01"/>
    <w:rsid w:val="009166AF"/>
    <w:rsid w:val="00925B46"/>
    <w:rsid w:val="00937B5E"/>
    <w:rsid w:val="009412A3"/>
    <w:rsid w:val="009413B9"/>
    <w:rsid w:val="00943950"/>
    <w:rsid w:val="00943984"/>
    <w:rsid w:val="00944982"/>
    <w:rsid w:val="0095078C"/>
    <w:rsid w:val="00955277"/>
    <w:rsid w:val="00955BE3"/>
    <w:rsid w:val="00956CF3"/>
    <w:rsid w:val="009602B6"/>
    <w:rsid w:val="009619D0"/>
    <w:rsid w:val="00961A6E"/>
    <w:rsid w:val="00961E55"/>
    <w:rsid w:val="00962AE9"/>
    <w:rsid w:val="00963753"/>
    <w:rsid w:val="0096603D"/>
    <w:rsid w:val="0097021A"/>
    <w:rsid w:val="00971334"/>
    <w:rsid w:val="009767FC"/>
    <w:rsid w:val="0098140E"/>
    <w:rsid w:val="00984BDF"/>
    <w:rsid w:val="009860E8"/>
    <w:rsid w:val="00990FA5"/>
    <w:rsid w:val="00992312"/>
    <w:rsid w:val="009A2F18"/>
    <w:rsid w:val="009A5C83"/>
    <w:rsid w:val="009B41AB"/>
    <w:rsid w:val="009B73AA"/>
    <w:rsid w:val="009C0D62"/>
    <w:rsid w:val="009D01D8"/>
    <w:rsid w:val="009E19CC"/>
    <w:rsid w:val="009E1C26"/>
    <w:rsid w:val="009E4B26"/>
    <w:rsid w:val="009E6D41"/>
    <w:rsid w:val="009E705A"/>
    <w:rsid w:val="009F0B6E"/>
    <w:rsid w:val="009F0E26"/>
    <w:rsid w:val="009F338F"/>
    <w:rsid w:val="009F44EB"/>
    <w:rsid w:val="009F534E"/>
    <w:rsid w:val="009F58C4"/>
    <w:rsid w:val="009F6BE1"/>
    <w:rsid w:val="00A00CFF"/>
    <w:rsid w:val="00A0782A"/>
    <w:rsid w:val="00A07EC6"/>
    <w:rsid w:val="00A104DF"/>
    <w:rsid w:val="00A11850"/>
    <w:rsid w:val="00A11914"/>
    <w:rsid w:val="00A12ADF"/>
    <w:rsid w:val="00A30DD4"/>
    <w:rsid w:val="00A31143"/>
    <w:rsid w:val="00A329F8"/>
    <w:rsid w:val="00A34786"/>
    <w:rsid w:val="00A34AF3"/>
    <w:rsid w:val="00A3541D"/>
    <w:rsid w:val="00A46924"/>
    <w:rsid w:val="00A5136F"/>
    <w:rsid w:val="00A51B0D"/>
    <w:rsid w:val="00A52334"/>
    <w:rsid w:val="00A5304B"/>
    <w:rsid w:val="00A602C3"/>
    <w:rsid w:val="00A6391D"/>
    <w:rsid w:val="00A64753"/>
    <w:rsid w:val="00A64CE6"/>
    <w:rsid w:val="00A64E8A"/>
    <w:rsid w:val="00A724A6"/>
    <w:rsid w:val="00A727B6"/>
    <w:rsid w:val="00A756CF"/>
    <w:rsid w:val="00A8034D"/>
    <w:rsid w:val="00A841B1"/>
    <w:rsid w:val="00A85599"/>
    <w:rsid w:val="00A87306"/>
    <w:rsid w:val="00A877EB"/>
    <w:rsid w:val="00A91F23"/>
    <w:rsid w:val="00A93ADF"/>
    <w:rsid w:val="00A9785A"/>
    <w:rsid w:val="00AA5AB5"/>
    <w:rsid w:val="00AA76B5"/>
    <w:rsid w:val="00AB228B"/>
    <w:rsid w:val="00AB35B1"/>
    <w:rsid w:val="00AB38BB"/>
    <w:rsid w:val="00AB7355"/>
    <w:rsid w:val="00AC0124"/>
    <w:rsid w:val="00AC2D43"/>
    <w:rsid w:val="00AC3119"/>
    <w:rsid w:val="00AC3633"/>
    <w:rsid w:val="00AD13DB"/>
    <w:rsid w:val="00AD2C6C"/>
    <w:rsid w:val="00AD5FA7"/>
    <w:rsid w:val="00AD6891"/>
    <w:rsid w:val="00AE5BD6"/>
    <w:rsid w:val="00B01D65"/>
    <w:rsid w:val="00B04636"/>
    <w:rsid w:val="00B062E3"/>
    <w:rsid w:val="00B1073A"/>
    <w:rsid w:val="00B107B8"/>
    <w:rsid w:val="00B13A18"/>
    <w:rsid w:val="00B13BD6"/>
    <w:rsid w:val="00B13CB2"/>
    <w:rsid w:val="00B1735A"/>
    <w:rsid w:val="00B20C40"/>
    <w:rsid w:val="00B20F3B"/>
    <w:rsid w:val="00B210EC"/>
    <w:rsid w:val="00B2331B"/>
    <w:rsid w:val="00B254D7"/>
    <w:rsid w:val="00B30E72"/>
    <w:rsid w:val="00B326AE"/>
    <w:rsid w:val="00B346FB"/>
    <w:rsid w:val="00B351BB"/>
    <w:rsid w:val="00B447EA"/>
    <w:rsid w:val="00B45EB2"/>
    <w:rsid w:val="00B463D1"/>
    <w:rsid w:val="00B46A8A"/>
    <w:rsid w:val="00B5190B"/>
    <w:rsid w:val="00B52EFA"/>
    <w:rsid w:val="00B53B37"/>
    <w:rsid w:val="00B5410D"/>
    <w:rsid w:val="00B558D9"/>
    <w:rsid w:val="00B565B5"/>
    <w:rsid w:val="00B645F0"/>
    <w:rsid w:val="00B647CA"/>
    <w:rsid w:val="00B7268C"/>
    <w:rsid w:val="00B74670"/>
    <w:rsid w:val="00B76B4D"/>
    <w:rsid w:val="00B77191"/>
    <w:rsid w:val="00B849C6"/>
    <w:rsid w:val="00B906B6"/>
    <w:rsid w:val="00B96E5F"/>
    <w:rsid w:val="00BA1897"/>
    <w:rsid w:val="00BA425C"/>
    <w:rsid w:val="00BA6FDB"/>
    <w:rsid w:val="00BB4D55"/>
    <w:rsid w:val="00BB5F11"/>
    <w:rsid w:val="00BB65B6"/>
    <w:rsid w:val="00BC2099"/>
    <w:rsid w:val="00BC437E"/>
    <w:rsid w:val="00BC4708"/>
    <w:rsid w:val="00BC4C13"/>
    <w:rsid w:val="00BD512F"/>
    <w:rsid w:val="00BD76B2"/>
    <w:rsid w:val="00BE0166"/>
    <w:rsid w:val="00BE3515"/>
    <w:rsid w:val="00BE6A99"/>
    <w:rsid w:val="00BE7E00"/>
    <w:rsid w:val="00BF0198"/>
    <w:rsid w:val="00BF224C"/>
    <w:rsid w:val="00BF7BD8"/>
    <w:rsid w:val="00C003FB"/>
    <w:rsid w:val="00C01C6A"/>
    <w:rsid w:val="00C0442B"/>
    <w:rsid w:val="00C05796"/>
    <w:rsid w:val="00C07314"/>
    <w:rsid w:val="00C169E0"/>
    <w:rsid w:val="00C17F6C"/>
    <w:rsid w:val="00C24854"/>
    <w:rsid w:val="00C27D32"/>
    <w:rsid w:val="00C33515"/>
    <w:rsid w:val="00C3453A"/>
    <w:rsid w:val="00C3664E"/>
    <w:rsid w:val="00C36ADA"/>
    <w:rsid w:val="00C4302F"/>
    <w:rsid w:val="00C46122"/>
    <w:rsid w:val="00C46FE4"/>
    <w:rsid w:val="00C50F27"/>
    <w:rsid w:val="00C51160"/>
    <w:rsid w:val="00C52CC4"/>
    <w:rsid w:val="00C63E4E"/>
    <w:rsid w:val="00C6426F"/>
    <w:rsid w:val="00C656BB"/>
    <w:rsid w:val="00C659B4"/>
    <w:rsid w:val="00C660DA"/>
    <w:rsid w:val="00C66448"/>
    <w:rsid w:val="00C75084"/>
    <w:rsid w:val="00C76B95"/>
    <w:rsid w:val="00C80589"/>
    <w:rsid w:val="00C83EAD"/>
    <w:rsid w:val="00C8405C"/>
    <w:rsid w:val="00C84BDF"/>
    <w:rsid w:val="00C8784F"/>
    <w:rsid w:val="00C97BB7"/>
    <w:rsid w:val="00CA0895"/>
    <w:rsid w:val="00CA08F7"/>
    <w:rsid w:val="00CA22FA"/>
    <w:rsid w:val="00CA75AE"/>
    <w:rsid w:val="00CB3595"/>
    <w:rsid w:val="00CB7CB4"/>
    <w:rsid w:val="00CC00EE"/>
    <w:rsid w:val="00CC02B0"/>
    <w:rsid w:val="00CC5378"/>
    <w:rsid w:val="00CC7EA7"/>
    <w:rsid w:val="00CD14EB"/>
    <w:rsid w:val="00CD7161"/>
    <w:rsid w:val="00CE31B4"/>
    <w:rsid w:val="00CE36AC"/>
    <w:rsid w:val="00CE6DC6"/>
    <w:rsid w:val="00CE7980"/>
    <w:rsid w:val="00CF304E"/>
    <w:rsid w:val="00CF4EBB"/>
    <w:rsid w:val="00CF5695"/>
    <w:rsid w:val="00D02E23"/>
    <w:rsid w:val="00D03A1C"/>
    <w:rsid w:val="00D0718B"/>
    <w:rsid w:val="00D13DE5"/>
    <w:rsid w:val="00D14634"/>
    <w:rsid w:val="00D169B9"/>
    <w:rsid w:val="00D205A0"/>
    <w:rsid w:val="00D21B08"/>
    <w:rsid w:val="00D261F3"/>
    <w:rsid w:val="00D2775F"/>
    <w:rsid w:val="00D27842"/>
    <w:rsid w:val="00D33611"/>
    <w:rsid w:val="00D3361A"/>
    <w:rsid w:val="00D506F3"/>
    <w:rsid w:val="00D52A92"/>
    <w:rsid w:val="00D55415"/>
    <w:rsid w:val="00D63E37"/>
    <w:rsid w:val="00D64AC9"/>
    <w:rsid w:val="00D64BE6"/>
    <w:rsid w:val="00D64C11"/>
    <w:rsid w:val="00D65A3F"/>
    <w:rsid w:val="00D65B31"/>
    <w:rsid w:val="00D7265A"/>
    <w:rsid w:val="00D728D9"/>
    <w:rsid w:val="00D72A71"/>
    <w:rsid w:val="00D732D0"/>
    <w:rsid w:val="00D763D7"/>
    <w:rsid w:val="00D80697"/>
    <w:rsid w:val="00D81557"/>
    <w:rsid w:val="00D82780"/>
    <w:rsid w:val="00D84D82"/>
    <w:rsid w:val="00D84FFA"/>
    <w:rsid w:val="00D85E6B"/>
    <w:rsid w:val="00D87428"/>
    <w:rsid w:val="00D87E02"/>
    <w:rsid w:val="00D90F3E"/>
    <w:rsid w:val="00D92272"/>
    <w:rsid w:val="00DA32E1"/>
    <w:rsid w:val="00DB44F2"/>
    <w:rsid w:val="00DB52C1"/>
    <w:rsid w:val="00DB537D"/>
    <w:rsid w:val="00DB5E64"/>
    <w:rsid w:val="00DB7424"/>
    <w:rsid w:val="00DB74B2"/>
    <w:rsid w:val="00DC150C"/>
    <w:rsid w:val="00DC1D9E"/>
    <w:rsid w:val="00DC2E8F"/>
    <w:rsid w:val="00DC66D2"/>
    <w:rsid w:val="00DC6F81"/>
    <w:rsid w:val="00DD250C"/>
    <w:rsid w:val="00DD2EEF"/>
    <w:rsid w:val="00DD49B7"/>
    <w:rsid w:val="00DD5A00"/>
    <w:rsid w:val="00DD5F75"/>
    <w:rsid w:val="00DE79AE"/>
    <w:rsid w:val="00DF04C5"/>
    <w:rsid w:val="00E047C7"/>
    <w:rsid w:val="00E11324"/>
    <w:rsid w:val="00E129DE"/>
    <w:rsid w:val="00E13E9E"/>
    <w:rsid w:val="00E146DD"/>
    <w:rsid w:val="00E17A82"/>
    <w:rsid w:val="00E17A85"/>
    <w:rsid w:val="00E23F81"/>
    <w:rsid w:val="00E264EC"/>
    <w:rsid w:val="00E26767"/>
    <w:rsid w:val="00E337E4"/>
    <w:rsid w:val="00E41B18"/>
    <w:rsid w:val="00E4236C"/>
    <w:rsid w:val="00E46C44"/>
    <w:rsid w:val="00E470E5"/>
    <w:rsid w:val="00E51C0D"/>
    <w:rsid w:val="00E532E7"/>
    <w:rsid w:val="00E5422C"/>
    <w:rsid w:val="00E54EB9"/>
    <w:rsid w:val="00E56509"/>
    <w:rsid w:val="00E716BF"/>
    <w:rsid w:val="00E75596"/>
    <w:rsid w:val="00E81CEF"/>
    <w:rsid w:val="00E85FC0"/>
    <w:rsid w:val="00E95C8D"/>
    <w:rsid w:val="00E95F9A"/>
    <w:rsid w:val="00E97822"/>
    <w:rsid w:val="00E97B75"/>
    <w:rsid w:val="00EA2C71"/>
    <w:rsid w:val="00EA31A3"/>
    <w:rsid w:val="00EA4310"/>
    <w:rsid w:val="00EA62C7"/>
    <w:rsid w:val="00EB2518"/>
    <w:rsid w:val="00EB341F"/>
    <w:rsid w:val="00EB49E8"/>
    <w:rsid w:val="00EB787F"/>
    <w:rsid w:val="00EC0625"/>
    <w:rsid w:val="00EC73B4"/>
    <w:rsid w:val="00EC76C7"/>
    <w:rsid w:val="00ED3631"/>
    <w:rsid w:val="00EE091F"/>
    <w:rsid w:val="00EE0DD4"/>
    <w:rsid w:val="00EE46DE"/>
    <w:rsid w:val="00EF0DEC"/>
    <w:rsid w:val="00EF1771"/>
    <w:rsid w:val="00EF29A8"/>
    <w:rsid w:val="00EF4175"/>
    <w:rsid w:val="00EF74B5"/>
    <w:rsid w:val="00EF7B5E"/>
    <w:rsid w:val="00F00261"/>
    <w:rsid w:val="00F03A32"/>
    <w:rsid w:val="00F063A5"/>
    <w:rsid w:val="00F06C50"/>
    <w:rsid w:val="00F100CF"/>
    <w:rsid w:val="00F12648"/>
    <w:rsid w:val="00F148C5"/>
    <w:rsid w:val="00F15B13"/>
    <w:rsid w:val="00F1707D"/>
    <w:rsid w:val="00F2081E"/>
    <w:rsid w:val="00F23769"/>
    <w:rsid w:val="00F25887"/>
    <w:rsid w:val="00F32DAB"/>
    <w:rsid w:val="00F32FDD"/>
    <w:rsid w:val="00F414AC"/>
    <w:rsid w:val="00F41911"/>
    <w:rsid w:val="00F60C59"/>
    <w:rsid w:val="00F62152"/>
    <w:rsid w:val="00F66975"/>
    <w:rsid w:val="00F70FAB"/>
    <w:rsid w:val="00F729DA"/>
    <w:rsid w:val="00F742AC"/>
    <w:rsid w:val="00F760AA"/>
    <w:rsid w:val="00F80B7F"/>
    <w:rsid w:val="00F80C34"/>
    <w:rsid w:val="00F86E6E"/>
    <w:rsid w:val="00F910C7"/>
    <w:rsid w:val="00F91BF0"/>
    <w:rsid w:val="00F931ED"/>
    <w:rsid w:val="00F94A4D"/>
    <w:rsid w:val="00F961DC"/>
    <w:rsid w:val="00F977BA"/>
    <w:rsid w:val="00FA15CD"/>
    <w:rsid w:val="00FA3A1B"/>
    <w:rsid w:val="00FA6294"/>
    <w:rsid w:val="00FB0DB3"/>
    <w:rsid w:val="00FB2B05"/>
    <w:rsid w:val="00FB5834"/>
    <w:rsid w:val="00FB5ACD"/>
    <w:rsid w:val="00FB6E65"/>
    <w:rsid w:val="00FC2EEB"/>
    <w:rsid w:val="00FC41A8"/>
    <w:rsid w:val="00FC5116"/>
    <w:rsid w:val="00FC5CBD"/>
    <w:rsid w:val="00FC687C"/>
    <w:rsid w:val="00FD05F5"/>
    <w:rsid w:val="00FD0B10"/>
    <w:rsid w:val="00FD2805"/>
    <w:rsid w:val="00FD5FE6"/>
    <w:rsid w:val="00FD6185"/>
    <w:rsid w:val="00FD7ABB"/>
    <w:rsid w:val="00FD7D54"/>
    <w:rsid w:val="00FE1613"/>
    <w:rsid w:val="00FE2615"/>
    <w:rsid w:val="00FF011A"/>
    <w:rsid w:val="00FF4C4D"/>
    <w:rsid w:val="00FF5007"/>
    <w:rsid w:val="00FF6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schemas-fourth-com/fourthcoffee2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5599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55999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999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55999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55999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55999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55999"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55999"/>
    <w:pPr>
      <w:keepNext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55999"/>
    <w:pPr>
      <w:keepNext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255999"/>
    <w:pPr>
      <w:keepNext/>
      <w:ind w:firstLine="360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5999"/>
    <w:rPr>
      <w:rFonts w:ascii="Cambria" w:hAnsi="Cambria" w:cs="Times New Roman"/>
      <w:b/>
      <w:kern w:val="32"/>
      <w:sz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5999"/>
    <w:rPr>
      <w:rFonts w:ascii="Cambria" w:hAnsi="Cambria" w:cs="Times New Roman"/>
      <w:b/>
      <w:i/>
      <w:sz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55999"/>
    <w:rPr>
      <w:rFonts w:ascii="Cambria" w:hAnsi="Cambria" w:cs="Times New Roman"/>
      <w:b/>
      <w:sz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5999"/>
    <w:rPr>
      <w:rFonts w:ascii="Calibri" w:hAnsi="Calibri" w:cs="Times New Roman"/>
      <w:b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55999"/>
    <w:rPr>
      <w:rFonts w:ascii="Calibri" w:hAnsi="Calibri" w:cs="Times New Roman"/>
      <w:b/>
      <w:i/>
      <w:sz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55999"/>
    <w:rPr>
      <w:rFonts w:ascii="Calibri" w:hAnsi="Calibri" w:cs="Times New Roman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55999"/>
    <w:rPr>
      <w:rFonts w:ascii="Calibri" w:hAnsi="Calibri" w:cs="Times New Roman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55999"/>
    <w:rPr>
      <w:rFonts w:ascii="Calibri" w:hAnsi="Calibri" w:cs="Times New Roman"/>
      <w:i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55999"/>
    <w:rPr>
      <w:rFonts w:ascii="Cambria" w:hAnsi="Cambria" w:cs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255999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5999"/>
    <w:rPr>
      <w:rFonts w:cs="Times New Roman"/>
      <w:sz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255999"/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5999"/>
    <w:rPr>
      <w:rFonts w:cs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255999"/>
    <w:pPr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255999"/>
    <w:rPr>
      <w:rFonts w:cs="Times New Roman"/>
      <w:sz w:val="16"/>
      <w:lang w:val="en-GB" w:eastAsia="en-US"/>
    </w:rPr>
  </w:style>
  <w:style w:type="character" w:styleId="FootnoteReference">
    <w:name w:val="footnote reference"/>
    <w:basedOn w:val="DefaultParagraphFont"/>
    <w:uiPriority w:val="99"/>
    <w:rsid w:val="00255999"/>
    <w:rPr>
      <w:rFonts w:cs="Times New Roman"/>
      <w:vertAlign w:val="superscript"/>
    </w:rPr>
  </w:style>
  <w:style w:type="paragraph" w:styleId="Caption">
    <w:name w:val="caption"/>
    <w:basedOn w:val="Normal"/>
    <w:next w:val="Normal"/>
    <w:uiPriority w:val="99"/>
    <w:qFormat/>
    <w:rsid w:val="00255999"/>
    <w:pPr>
      <w:jc w:val="both"/>
    </w:pPr>
    <w:rPr>
      <w:rFonts w:ascii="TmsCyrNew" w:hAnsi="TmsCyrNew"/>
      <w:b/>
      <w:bCs/>
      <w:lang w:val="bg-BG"/>
    </w:rPr>
  </w:style>
  <w:style w:type="paragraph" w:styleId="Footer">
    <w:name w:val="footer"/>
    <w:basedOn w:val="Normal"/>
    <w:link w:val="FooterChar"/>
    <w:uiPriority w:val="99"/>
    <w:rsid w:val="002559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5999"/>
    <w:rPr>
      <w:rFonts w:cs="Times New Roman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255999"/>
    <w:pPr>
      <w:ind w:firstLine="720"/>
      <w:jc w:val="both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55999"/>
    <w:rPr>
      <w:rFonts w:cs="Times New Roman"/>
      <w:sz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255999"/>
    <w:pPr>
      <w:ind w:left="14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55999"/>
    <w:rPr>
      <w:rFonts w:cs="Times New Roman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255999"/>
    <w:pPr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55999"/>
    <w:rPr>
      <w:rFonts w:cs="Times New Roman"/>
      <w:sz w:val="24"/>
      <w:lang w:val="en-GB" w:eastAsia="en-US"/>
    </w:rPr>
  </w:style>
  <w:style w:type="paragraph" w:styleId="FootnoteText">
    <w:name w:val="footnote text"/>
    <w:aliases w:val="single space,fn,FOOTNOTES,Fußnotentext Char,Footnote Text Char1,Footnote Text Char2 Char,Footnote Text Char1 Char Char,Footnote Text Char2 Char Char Char,Footnote Text Char1 Char Char Char Char,Char,Footnote Text Char Char"/>
    <w:basedOn w:val="Normal"/>
    <w:link w:val="FootnoteTextChar"/>
    <w:uiPriority w:val="99"/>
    <w:rsid w:val="002234EA"/>
    <w:pPr>
      <w:spacing w:after="160" w:line="240" w:lineRule="exact"/>
    </w:pPr>
    <w:rPr>
      <w:rFonts w:ascii="Garamond" w:hAnsi="Garamond"/>
      <w:sz w:val="20"/>
      <w:szCs w:val="20"/>
    </w:rPr>
  </w:style>
  <w:style w:type="character" w:customStyle="1" w:styleId="FootnoteTextChar">
    <w:name w:val="Footnote Text Char"/>
    <w:aliases w:val="single space Char,fn Char,FOOTNOTES Char,Fußnotentext Char Char,Footnote Text Char1 Char,Footnote Text Char2 Char Char,Footnote Text Char1 Char Char Char,Footnote Text Char2 Char Char Char Char,Char Char,Footnote Text Char Char Char"/>
    <w:basedOn w:val="DefaultParagraphFont"/>
    <w:link w:val="FootnoteText"/>
    <w:uiPriority w:val="99"/>
    <w:locked/>
    <w:rsid w:val="005D23AD"/>
    <w:rPr>
      <w:rFonts w:ascii="Garamond" w:hAnsi="Garamond" w:cs="Times New Roman"/>
      <w:lang w:val="en-GB" w:eastAsia="en-US"/>
    </w:rPr>
  </w:style>
  <w:style w:type="table" w:styleId="TableGrid">
    <w:name w:val="Table Grid"/>
    <w:basedOn w:val="TableNormal"/>
    <w:uiPriority w:val="99"/>
    <w:rsid w:val="0029720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559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5999"/>
    <w:rPr>
      <w:rFonts w:cs="Times New Roman"/>
      <w:sz w:val="24"/>
      <w:lang w:val="en-GB" w:eastAsia="en-US"/>
    </w:rPr>
  </w:style>
  <w:style w:type="character" w:styleId="PageNumber">
    <w:name w:val="page number"/>
    <w:basedOn w:val="DefaultParagraphFont"/>
    <w:uiPriority w:val="99"/>
    <w:rsid w:val="00255999"/>
    <w:rPr>
      <w:rFonts w:cs="Times New Roman"/>
    </w:rPr>
  </w:style>
  <w:style w:type="character" w:styleId="Hyperlink">
    <w:name w:val="Hyperlink"/>
    <w:basedOn w:val="DefaultParagraphFont"/>
    <w:uiPriority w:val="99"/>
    <w:rsid w:val="0025599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64E8A"/>
    <w:rPr>
      <w:rFonts w:cs="Times New Roman"/>
      <w:color w:val="800080"/>
      <w:u w:val="single"/>
    </w:rPr>
  </w:style>
  <w:style w:type="paragraph" w:customStyle="1" w:styleId="CharCharChar">
    <w:name w:val="Char Char Char"/>
    <w:basedOn w:val="Normal"/>
    <w:uiPriority w:val="99"/>
    <w:rsid w:val="00624D0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">
    <w:name w:val="Style"/>
    <w:uiPriority w:val="99"/>
    <w:rsid w:val="00624D0E"/>
    <w:pPr>
      <w:autoSpaceDE w:val="0"/>
      <w:autoSpaceDN w:val="0"/>
      <w:adjustRightInd w:val="0"/>
      <w:ind w:left="140" w:right="140" w:firstLine="840"/>
      <w:jc w:val="both"/>
    </w:pPr>
    <w:rPr>
      <w:sz w:val="33"/>
      <w:szCs w:val="33"/>
    </w:rPr>
  </w:style>
  <w:style w:type="paragraph" w:styleId="BalloonText">
    <w:name w:val="Balloon Text"/>
    <w:basedOn w:val="Normal"/>
    <w:link w:val="BalloonTextChar"/>
    <w:uiPriority w:val="99"/>
    <w:semiHidden/>
    <w:rsid w:val="00DC1D9E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999"/>
    <w:rPr>
      <w:rFonts w:ascii="Tahoma" w:hAnsi="Tahoma" w:cs="Times New Roman"/>
      <w:sz w:val="16"/>
      <w:lang w:val="en-GB" w:eastAsia="en-US"/>
    </w:rPr>
  </w:style>
  <w:style w:type="paragraph" w:customStyle="1" w:styleId="CharCharChar1">
    <w:name w:val="Char Char Char1"/>
    <w:basedOn w:val="Normal"/>
    <w:uiPriority w:val="99"/>
    <w:rsid w:val="00C3453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 Знак"/>
    <w:basedOn w:val="Normal"/>
    <w:uiPriority w:val="99"/>
    <w:rsid w:val="002C6048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Strong">
    <w:name w:val="Strong"/>
    <w:basedOn w:val="DefaultParagraphFont"/>
    <w:uiPriority w:val="99"/>
    <w:qFormat/>
    <w:rsid w:val="002C6048"/>
    <w:rPr>
      <w:rFonts w:cs="Times New Roman"/>
      <w:b/>
    </w:rPr>
  </w:style>
  <w:style w:type="character" w:customStyle="1" w:styleId="at3">
    <w:name w:val="at3"/>
    <w:uiPriority w:val="99"/>
    <w:rsid w:val="00DB52C1"/>
  </w:style>
  <w:style w:type="paragraph" w:styleId="ListParagraph">
    <w:name w:val="List Paragraph"/>
    <w:basedOn w:val="Normal"/>
    <w:uiPriority w:val="99"/>
    <w:qFormat/>
    <w:rsid w:val="00DB52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/>
    </w:rPr>
  </w:style>
  <w:style w:type="paragraph" w:styleId="NormalWeb">
    <w:name w:val="Normal (Web)"/>
    <w:basedOn w:val="Normal"/>
    <w:uiPriority w:val="99"/>
    <w:rsid w:val="00A329F8"/>
    <w:pPr>
      <w:spacing w:before="100" w:beforeAutospacing="1" w:after="100" w:afterAutospacing="1"/>
    </w:pPr>
    <w:rPr>
      <w:lang w:val="bg-BG" w:eastAsia="bg-BG"/>
    </w:rPr>
  </w:style>
  <w:style w:type="character" w:customStyle="1" w:styleId="newdocreference">
    <w:name w:val="newdocreference"/>
    <w:uiPriority w:val="99"/>
    <w:rsid w:val="004D3A17"/>
  </w:style>
  <w:style w:type="paragraph" w:customStyle="1" w:styleId="dash041d043e0440043c0430043b0435043d">
    <w:name w:val="dash041d_043e_0440_043c_0430_043b_0435_043d"/>
    <w:basedOn w:val="Normal"/>
    <w:uiPriority w:val="99"/>
    <w:rsid w:val="005C2369"/>
    <w:pPr>
      <w:spacing w:before="100" w:beforeAutospacing="1" w:after="100" w:afterAutospacing="1"/>
    </w:pPr>
    <w:rPr>
      <w:lang w:val="bg-BG" w:eastAsia="bg-BG"/>
    </w:rPr>
  </w:style>
  <w:style w:type="character" w:customStyle="1" w:styleId="dash041d043e0440043c0430043b0435043dchar">
    <w:name w:val="dash041d_043e_0440_043c_0430_043b_0435_043d__char"/>
    <w:uiPriority w:val="99"/>
    <w:rsid w:val="005C2369"/>
  </w:style>
  <w:style w:type="paragraph" w:customStyle="1" w:styleId="Default">
    <w:name w:val="Default"/>
    <w:uiPriority w:val="99"/>
    <w:rsid w:val="008B70C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ubheading-category">
    <w:name w:val="subheading-category"/>
    <w:uiPriority w:val="99"/>
    <w:rsid w:val="004223C4"/>
  </w:style>
  <w:style w:type="paragraph" w:styleId="CommentText">
    <w:name w:val="annotation text"/>
    <w:basedOn w:val="Normal"/>
    <w:link w:val="CommentTextChar"/>
    <w:uiPriority w:val="99"/>
    <w:semiHidden/>
    <w:locked/>
    <w:rsid w:val="007403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4035F"/>
    <w:rPr>
      <w:rFonts w:cs="Times New Roman"/>
      <w:sz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locked/>
    <w:rsid w:val="0074035F"/>
    <w:rPr>
      <w:rFonts w:cs="Times New Roman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C24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24854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locked/>
    <w:rsid w:val="007C42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sz w:val="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55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29</Pages>
  <Words>8577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Mruscheva</dc:creator>
  <cp:keywords/>
  <dc:description/>
  <cp:lastModifiedBy>mariana</cp:lastModifiedBy>
  <cp:revision>6</cp:revision>
  <cp:lastPrinted>2014-07-17T12:26:00Z</cp:lastPrinted>
  <dcterms:created xsi:type="dcterms:W3CDTF">2014-07-17T11:49:00Z</dcterms:created>
  <dcterms:modified xsi:type="dcterms:W3CDTF">2014-07-17T12:30:00Z</dcterms:modified>
</cp:coreProperties>
</file>